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134"/>
        <w:gridCol w:w="2693"/>
        <w:gridCol w:w="1985"/>
        <w:gridCol w:w="883"/>
      </w:tblGrid>
      <w:tr w:rsidR="00076924" w:rsidRPr="00076924">
        <w:trPr>
          <w:trHeight w:val="999"/>
        </w:trPr>
        <w:tc>
          <w:tcPr>
            <w:tcW w:w="9672" w:type="dxa"/>
            <w:gridSpan w:val="6"/>
          </w:tcPr>
          <w:p w:rsidR="00030B7C" w:rsidRPr="00076924" w:rsidRDefault="007F7126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 w:rsidRPr="00076924">
              <w:rPr>
                <w:noProof/>
              </w:rPr>
              <w:drawing>
                <wp:inline distT="0" distB="0" distL="0" distR="0" wp14:anchorId="4A9624C8" wp14:editId="7D0DE60B">
                  <wp:extent cx="502920" cy="617220"/>
                  <wp:effectExtent l="19050" t="0" r="0" b="0"/>
                  <wp:docPr id="1" name="Рисунок 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924" w:rsidRPr="00076924">
        <w:trPr>
          <w:trHeight w:val="1259"/>
        </w:trPr>
        <w:tc>
          <w:tcPr>
            <w:tcW w:w="9672" w:type="dxa"/>
            <w:gridSpan w:val="6"/>
          </w:tcPr>
          <w:p w:rsidR="00030B7C" w:rsidRPr="00076924" w:rsidRDefault="00030B7C">
            <w:pPr>
              <w:pStyle w:val="a3"/>
              <w:rPr>
                <w:sz w:val="6"/>
              </w:rPr>
            </w:pPr>
          </w:p>
          <w:p w:rsidR="00030B7C" w:rsidRPr="00076924" w:rsidRDefault="00CD479F">
            <w:pPr>
              <w:pStyle w:val="a3"/>
              <w:rPr>
                <w:spacing w:val="60"/>
                <w:sz w:val="32"/>
              </w:rPr>
            </w:pPr>
            <w:r w:rsidRPr="00076924">
              <w:rPr>
                <w:spacing w:val="60"/>
                <w:sz w:val="32"/>
              </w:rPr>
              <w:t>ПРАВИТЕЛЬСТВО</w:t>
            </w:r>
          </w:p>
          <w:p w:rsidR="00030B7C" w:rsidRPr="00076924" w:rsidRDefault="00030B7C">
            <w:pPr>
              <w:pStyle w:val="a3"/>
              <w:rPr>
                <w:spacing w:val="60"/>
                <w:sz w:val="32"/>
              </w:rPr>
            </w:pPr>
            <w:r w:rsidRPr="00076924">
              <w:rPr>
                <w:spacing w:val="60"/>
                <w:sz w:val="32"/>
              </w:rPr>
              <w:t>АМУРСКОЙ ОБЛАСТИ</w:t>
            </w:r>
          </w:p>
          <w:p w:rsidR="00030B7C" w:rsidRPr="00076924" w:rsidRDefault="00030B7C">
            <w:pPr>
              <w:pStyle w:val="a3"/>
              <w:rPr>
                <w:sz w:val="6"/>
              </w:rPr>
            </w:pPr>
          </w:p>
          <w:p w:rsidR="00030B7C" w:rsidRPr="00076924" w:rsidRDefault="00030B7C">
            <w:pPr>
              <w:pStyle w:val="1"/>
              <w:rPr>
                <w:spacing w:val="40"/>
                <w:sz w:val="40"/>
              </w:rPr>
            </w:pPr>
            <w:r w:rsidRPr="00076924">
              <w:rPr>
                <w:spacing w:val="40"/>
                <w:sz w:val="40"/>
              </w:rPr>
              <w:t>ПОСТАНОВЛЕНИЕ</w:t>
            </w:r>
          </w:p>
          <w:p w:rsidR="00030B7C" w:rsidRPr="00076924" w:rsidRDefault="00030B7C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  <w:p w:rsidR="00030B7C" w:rsidRPr="00076924" w:rsidRDefault="00030B7C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076924" w:rsidRPr="00076924">
        <w:trPr>
          <w:trHeight w:val="314"/>
        </w:trPr>
        <w:tc>
          <w:tcPr>
            <w:tcW w:w="567" w:type="dxa"/>
            <w:vAlign w:val="bottom"/>
          </w:tcPr>
          <w:p w:rsidR="00030B7C" w:rsidRPr="00076924" w:rsidRDefault="00030B7C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B7C" w:rsidRPr="00076924" w:rsidRDefault="00030B7C">
            <w:pPr>
              <w:pStyle w:val="a3"/>
              <w:ind w:right="196"/>
              <w:jc w:val="left"/>
              <w:rPr>
                <w:b w:val="0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030B7C" w:rsidRPr="00076924" w:rsidRDefault="00030B7C">
            <w:pPr>
              <w:pStyle w:val="a3"/>
              <w:ind w:right="102"/>
              <w:jc w:val="right"/>
              <w:rPr>
                <w:b w:val="0"/>
              </w:rPr>
            </w:pPr>
            <w:r w:rsidRPr="00076924">
              <w:rPr>
                <w:b w:val="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B7C" w:rsidRPr="00076924" w:rsidRDefault="00030B7C">
            <w:pPr>
              <w:pStyle w:val="a3"/>
              <w:rPr>
                <w:b w:val="0"/>
              </w:rPr>
            </w:pPr>
          </w:p>
        </w:tc>
        <w:tc>
          <w:tcPr>
            <w:tcW w:w="883" w:type="dxa"/>
            <w:vAlign w:val="bottom"/>
          </w:tcPr>
          <w:p w:rsidR="00030B7C" w:rsidRPr="00076924" w:rsidRDefault="00030B7C">
            <w:pPr>
              <w:pStyle w:val="a3"/>
              <w:rPr>
                <w:b w:val="0"/>
              </w:rPr>
            </w:pPr>
          </w:p>
        </w:tc>
      </w:tr>
      <w:tr w:rsidR="00076924" w:rsidRPr="00076924">
        <w:trPr>
          <w:trHeight w:val="935"/>
        </w:trPr>
        <w:tc>
          <w:tcPr>
            <w:tcW w:w="9672" w:type="dxa"/>
            <w:gridSpan w:val="6"/>
            <w:vAlign w:val="center"/>
          </w:tcPr>
          <w:p w:rsidR="00030B7C" w:rsidRPr="00076924" w:rsidRDefault="00030B7C">
            <w:pPr>
              <w:pStyle w:val="a3"/>
              <w:rPr>
                <w:b w:val="0"/>
              </w:rPr>
            </w:pPr>
            <w:r w:rsidRPr="00076924">
              <w:rPr>
                <w:b w:val="0"/>
                <w:sz w:val="24"/>
              </w:rPr>
              <w:t>г. Благовещенск</w:t>
            </w:r>
          </w:p>
        </w:tc>
      </w:tr>
      <w:tr w:rsidR="00076924" w:rsidRPr="00076924" w:rsidTr="005357CD">
        <w:trPr>
          <w:gridAfter w:val="3"/>
          <w:wAfter w:w="5561" w:type="dxa"/>
          <w:trHeight w:val="798"/>
        </w:trPr>
        <w:tc>
          <w:tcPr>
            <w:tcW w:w="4111" w:type="dxa"/>
            <w:gridSpan w:val="3"/>
          </w:tcPr>
          <w:p w:rsidR="005357CD" w:rsidRPr="00076924" w:rsidRDefault="00230EBD" w:rsidP="00CD479F">
            <w:pPr>
              <w:pStyle w:val="3"/>
              <w:tabs>
                <w:tab w:val="left" w:pos="3969"/>
              </w:tabs>
              <w:ind w:right="102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 xml:space="preserve">О </w:t>
            </w:r>
            <w:r w:rsidR="00EB795F" w:rsidRPr="00076924">
              <w:rPr>
                <w:sz w:val="28"/>
                <w:szCs w:val="28"/>
              </w:rPr>
              <w:t xml:space="preserve">внесении изменений </w:t>
            </w:r>
          </w:p>
          <w:p w:rsidR="00EB795F" w:rsidRPr="00076924" w:rsidRDefault="00EB795F" w:rsidP="00CD479F">
            <w:pPr>
              <w:pStyle w:val="3"/>
              <w:tabs>
                <w:tab w:val="left" w:pos="3969"/>
              </w:tabs>
              <w:ind w:right="102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в постановление</w:t>
            </w:r>
            <w:r w:rsidR="003E3307" w:rsidRPr="00076924">
              <w:rPr>
                <w:sz w:val="28"/>
                <w:szCs w:val="28"/>
              </w:rPr>
              <w:t xml:space="preserve"> </w:t>
            </w:r>
            <w:r w:rsidRPr="00076924">
              <w:rPr>
                <w:sz w:val="28"/>
                <w:szCs w:val="28"/>
              </w:rPr>
              <w:t xml:space="preserve">Правительства Амурской области </w:t>
            </w:r>
          </w:p>
          <w:p w:rsidR="00CD479F" w:rsidRPr="00076924" w:rsidRDefault="00A60CBE" w:rsidP="00CD479F">
            <w:pPr>
              <w:pStyle w:val="3"/>
              <w:tabs>
                <w:tab w:val="left" w:pos="3969"/>
              </w:tabs>
              <w:ind w:right="102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 xml:space="preserve">от </w:t>
            </w:r>
            <w:r w:rsidR="00AA03F1" w:rsidRPr="00076924">
              <w:rPr>
                <w:sz w:val="28"/>
                <w:szCs w:val="28"/>
              </w:rPr>
              <w:t>07</w:t>
            </w:r>
            <w:r w:rsidR="00B672F3" w:rsidRPr="00076924">
              <w:rPr>
                <w:sz w:val="28"/>
                <w:szCs w:val="28"/>
              </w:rPr>
              <w:t>.</w:t>
            </w:r>
            <w:r w:rsidR="00AA03F1" w:rsidRPr="00076924">
              <w:rPr>
                <w:sz w:val="28"/>
                <w:szCs w:val="28"/>
              </w:rPr>
              <w:t>11</w:t>
            </w:r>
            <w:r w:rsidR="00B672F3" w:rsidRPr="00076924">
              <w:rPr>
                <w:sz w:val="28"/>
                <w:szCs w:val="28"/>
              </w:rPr>
              <w:t>.2022 №</w:t>
            </w:r>
            <w:r w:rsidR="003E3307" w:rsidRPr="00076924">
              <w:rPr>
                <w:sz w:val="28"/>
                <w:szCs w:val="28"/>
              </w:rPr>
              <w:t xml:space="preserve"> </w:t>
            </w:r>
            <w:r w:rsidR="00AA03F1" w:rsidRPr="00076924">
              <w:rPr>
                <w:sz w:val="28"/>
                <w:szCs w:val="28"/>
              </w:rPr>
              <w:t>1070</w:t>
            </w:r>
          </w:p>
          <w:p w:rsidR="00F81D5A" w:rsidRPr="00076924" w:rsidRDefault="00F81D5A">
            <w:pPr>
              <w:pStyle w:val="a3"/>
              <w:ind w:right="102"/>
              <w:jc w:val="left"/>
              <w:rPr>
                <w:szCs w:val="28"/>
              </w:rPr>
            </w:pPr>
          </w:p>
          <w:p w:rsidR="00F81D5A" w:rsidRPr="00076924" w:rsidRDefault="00F81D5A">
            <w:pPr>
              <w:pStyle w:val="a3"/>
              <w:ind w:right="102"/>
              <w:jc w:val="left"/>
              <w:rPr>
                <w:szCs w:val="28"/>
              </w:rPr>
            </w:pPr>
          </w:p>
        </w:tc>
      </w:tr>
    </w:tbl>
    <w:p w:rsidR="0051129F" w:rsidRPr="00076924" w:rsidRDefault="00AB2123" w:rsidP="00AB21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В целях </w:t>
      </w:r>
      <w:r w:rsidR="008911A6" w:rsidRPr="00076924">
        <w:rPr>
          <w:sz w:val="28"/>
          <w:szCs w:val="28"/>
        </w:rPr>
        <w:t>приведения нормативных правовых актов Амурской области в соответствие законодательству, а также</w:t>
      </w:r>
      <w:r w:rsidR="00096A1F" w:rsidRPr="00076924">
        <w:rPr>
          <w:sz w:val="28"/>
          <w:szCs w:val="28"/>
        </w:rPr>
        <w:t xml:space="preserve"> уточнения механизма правового регулирования</w:t>
      </w:r>
      <w:r w:rsidRPr="00076924">
        <w:rPr>
          <w:sz w:val="28"/>
          <w:szCs w:val="28"/>
        </w:rPr>
        <w:t xml:space="preserve"> </w:t>
      </w:r>
      <w:r w:rsidR="00051E00" w:rsidRPr="00076924">
        <w:rPr>
          <w:sz w:val="28"/>
          <w:szCs w:val="28"/>
        </w:rPr>
        <w:t xml:space="preserve">Правительство Амурской области </w:t>
      </w:r>
    </w:p>
    <w:p w:rsidR="0068254F" w:rsidRPr="00076924" w:rsidRDefault="0068254F" w:rsidP="0051129F">
      <w:pPr>
        <w:jc w:val="both"/>
        <w:rPr>
          <w:b/>
          <w:sz w:val="28"/>
          <w:szCs w:val="28"/>
        </w:rPr>
      </w:pPr>
      <w:proofErr w:type="gramStart"/>
      <w:r w:rsidRPr="00076924">
        <w:rPr>
          <w:b/>
          <w:sz w:val="28"/>
          <w:szCs w:val="28"/>
        </w:rPr>
        <w:t>п</w:t>
      </w:r>
      <w:proofErr w:type="gramEnd"/>
      <w:r w:rsidRPr="00076924">
        <w:rPr>
          <w:b/>
          <w:sz w:val="28"/>
          <w:szCs w:val="28"/>
        </w:rPr>
        <w:t xml:space="preserve"> о с т а н о в л я е т:</w:t>
      </w:r>
    </w:p>
    <w:p w:rsidR="008911A6" w:rsidRPr="00076924" w:rsidRDefault="000800D4" w:rsidP="00AA03F1">
      <w:pPr>
        <w:ind w:firstLine="709"/>
        <w:contextualSpacing/>
        <w:jc w:val="both"/>
        <w:rPr>
          <w:sz w:val="28"/>
          <w:szCs w:val="28"/>
        </w:rPr>
      </w:pPr>
      <w:r w:rsidRPr="00076924">
        <w:rPr>
          <w:sz w:val="28"/>
          <w:szCs w:val="28"/>
        </w:rPr>
        <w:t>1.</w:t>
      </w:r>
      <w:r w:rsidR="00D26AEE" w:rsidRPr="00076924">
        <w:rPr>
          <w:sz w:val="28"/>
          <w:szCs w:val="28"/>
        </w:rPr>
        <w:t xml:space="preserve"> </w:t>
      </w:r>
      <w:proofErr w:type="gramStart"/>
      <w:r w:rsidR="00051E00" w:rsidRPr="00076924">
        <w:rPr>
          <w:sz w:val="28"/>
          <w:szCs w:val="28"/>
        </w:rPr>
        <w:t xml:space="preserve">Внести в </w:t>
      </w:r>
      <w:r w:rsidR="008911A6" w:rsidRPr="00076924">
        <w:rPr>
          <w:sz w:val="28"/>
          <w:szCs w:val="28"/>
        </w:rPr>
        <w:t xml:space="preserve">постановление Правительства Амурской области от 07.11.2022 № 1070 «Об утверждении Порядка предоставления дополнительной меры поддержки по бесплатному питанию детей военнослужащих, сотрудников некоторых федеральных государственных органов и лиц, заключивших контракт о добровольном содействии в выполнении задач, возложенных на Вооруженные </w:t>
      </w:r>
      <w:r w:rsidR="00076924" w:rsidRPr="00076924">
        <w:rPr>
          <w:sz w:val="28"/>
          <w:szCs w:val="28"/>
        </w:rPr>
        <w:t>С</w:t>
      </w:r>
      <w:r w:rsidR="008911A6" w:rsidRPr="00076924">
        <w:rPr>
          <w:sz w:val="28"/>
          <w:szCs w:val="28"/>
        </w:rPr>
        <w:t xml:space="preserve">илы Российской Федерации, принимающих участие в специальной военной операции» (в редакции постановления Правительства Амурской области от 11.09.2023 № 752) следующие изменения: </w:t>
      </w:r>
      <w:proofErr w:type="gramEnd"/>
    </w:p>
    <w:p w:rsidR="008911A6" w:rsidRPr="00076924" w:rsidRDefault="008911A6" w:rsidP="00AA03F1">
      <w:pPr>
        <w:ind w:firstLine="709"/>
        <w:contextualSpacing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1) наименование после слов «возложенных на Вооруженные </w:t>
      </w:r>
      <w:r w:rsidR="00096A1F" w:rsidRPr="00076924">
        <w:rPr>
          <w:sz w:val="28"/>
          <w:szCs w:val="28"/>
        </w:rPr>
        <w:t>С</w:t>
      </w:r>
      <w:r w:rsidRPr="00076924">
        <w:rPr>
          <w:sz w:val="28"/>
          <w:szCs w:val="28"/>
        </w:rPr>
        <w:t>илы Российской Федерации» дополнить словами «или войска национальной гвардии Российской Федерации»;</w:t>
      </w:r>
    </w:p>
    <w:p w:rsidR="008911A6" w:rsidRPr="00076924" w:rsidRDefault="008911A6" w:rsidP="00AA03F1">
      <w:pPr>
        <w:ind w:firstLine="709"/>
        <w:contextualSpacing/>
        <w:jc w:val="both"/>
        <w:rPr>
          <w:sz w:val="28"/>
          <w:szCs w:val="28"/>
        </w:rPr>
      </w:pPr>
      <w:r w:rsidRPr="00076924">
        <w:rPr>
          <w:sz w:val="28"/>
          <w:szCs w:val="28"/>
        </w:rPr>
        <w:t>2</w:t>
      </w:r>
      <w:r w:rsidR="001F4AE2" w:rsidRPr="00076924">
        <w:rPr>
          <w:sz w:val="28"/>
          <w:szCs w:val="28"/>
        </w:rPr>
        <w:t>) преамбулу изложить в следующей редакции:</w:t>
      </w:r>
    </w:p>
    <w:p w:rsidR="008911A6" w:rsidRPr="00076924" w:rsidRDefault="001F4AE2" w:rsidP="00076924">
      <w:pPr>
        <w:widowControl w:val="0"/>
        <w:ind w:firstLine="709"/>
        <w:contextualSpacing/>
        <w:jc w:val="both"/>
        <w:rPr>
          <w:sz w:val="28"/>
          <w:szCs w:val="28"/>
        </w:rPr>
      </w:pPr>
      <w:proofErr w:type="gramStart"/>
      <w:r w:rsidRPr="00076924">
        <w:rPr>
          <w:sz w:val="28"/>
          <w:szCs w:val="28"/>
        </w:rPr>
        <w:t xml:space="preserve">«В соответствии с Законом Амурской области от 30.05.2022 № 108-ОЗ </w:t>
      </w:r>
      <w:r w:rsidR="008E215D" w:rsidRPr="00076924">
        <w:rPr>
          <w:sz w:val="28"/>
          <w:szCs w:val="28"/>
        </w:rPr>
        <w:t xml:space="preserve">                   </w:t>
      </w:r>
      <w:r w:rsidRPr="00076924">
        <w:rPr>
          <w:sz w:val="28"/>
          <w:szCs w:val="28"/>
        </w:rPr>
        <w:t>«О дополнительных мерах поддержки семей военнослужащих, сотрудников некоторых федеральных государственных органов и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Федерации», в целях реализации постановления Правительства Амурской области от 11.10.2022 № 1007 «О мерах поддержки семей военнослужащих, сотрудников некоторых федеральных</w:t>
      </w:r>
      <w:proofErr w:type="gramEnd"/>
      <w:r w:rsidRPr="00076924">
        <w:rPr>
          <w:sz w:val="28"/>
          <w:szCs w:val="28"/>
        </w:rPr>
        <w:t xml:space="preserve"> государственных органов и лиц, заключивших контракт о добровольном содействии в выполнении задач, возложенных на Вооруженные Силы Российской Федерации</w:t>
      </w:r>
      <w:r w:rsidR="0081779D" w:rsidRPr="00076924">
        <w:rPr>
          <w:sz w:val="28"/>
          <w:szCs w:val="28"/>
        </w:rPr>
        <w:t xml:space="preserve"> или войска национальной гвардии Российской Федерации</w:t>
      </w:r>
      <w:r w:rsidRPr="00076924">
        <w:rPr>
          <w:sz w:val="28"/>
          <w:szCs w:val="28"/>
        </w:rPr>
        <w:t xml:space="preserve">» Правительство </w:t>
      </w:r>
      <w:r w:rsidRPr="00076924">
        <w:rPr>
          <w:sz w:val="28"/>
          <w:szCs w:val="28"/>
        </w:rPr>
        <w:lastRenderedPageBreak/>
        <w:t>Амурской области постановляет</w:t>
      </w:r>
      <w:proofErr w:type="gramStart"/>
      <w:r w:rsidRPr="00076924">
        <w:rPr>
          <w:sz w:val="28"/>
          <w:szCs w:val="28"/>
        </w:rPr>
        <w:t>:»</w:t>
      </w:r>
      <w:proofErr w:type="gramEnd"/>
      <w:r w:rsidRPr="00076924">
        <w:rPr>
          <w:sz w:val="28"/>
          <w:szCs w:val="28"/>
        </w:rPr>
        <w:t>;</w:t>
      </w:r>
    </w:p>
    <w:p w:rsidR="001F4AE2" w:rsidRPr="00076924" w:rsidRDefault="001F4AE2" w:rsidP="001F4AE2">
      <w:pPr>
        <w:ind w:firstLine="709"/>
        <w:contextualSpacing/>
        <w:jc w:val="both"/>
        <w:rPr>
          <w:sz w:val="28"/>
          <w:szCs w:val="28"/>
        </w:rPr>
      </w:pPr>
      <w:r w:rsidRPr="00076924">
        <w:rPr>
          <w:sz w:val="28"/>
          <w:szCs w:val="28"/>
        </w:rPr>
        <w:t>3) пункт 1 после слов «Вооруженные Силы Российской Федерации» дополнить словами «или войска национальной гвардии Российской Федерации»;</w:t>
      </w:r>
    </w:p>
    <w:p w:rsidR="0051129F" w:rsidRPr="00076924" w:rsidRDefault="001F4AE2" w:rsidP="00AA03F1">
      <w:pPr>
        <w:ind w:firstLine="709"/>
        <w:contextualSpacing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4) в </w:t>
      </w:r>
      <w:r w:rsidR="00AA03F1" w:rsidRPr="00076924">
        <w:rPr>
          <w:sz w:val="28"/>
          <w:szCs w:val="28"/>
        </w:rPr>
        <w:t>Поряд</w:t>
      </w:r>
      <w:r w:rsidRPr="00076924">
        <w:rPr>
          <w:sz w:val="28"/>
          <w:szCs w:val="28"/>
        </w:rPr>
        <w:t>ке</w:t>
      </w:r>
      <w:r w:rsidR="00D26AEE" w:rsidRPr="00076924">
        <w:rPr>
          <w:sz w:val="28"/>
          <w:szCs w:val="28"/>
        </w:rPr>
        <w:t xml:space="preserve"> </w:t>
      </w:r>
      <w:r w:rsidR="00AA03F1" w:rsidRPr="00076924">
        <w:rPr>
          <w:sz w:val="28"/>
          <w:szCs w:val="28"/>
        </w:rPr>
        <w:t>предоставления дополнительной меры поддержки по бесплатному</w:t>
      </w:r>
      <w:r w:rsidR="00FD3E51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 xml:space="preserve">питанию детей военнослужащих, </w:t>
      </w:r>
      <w:r w:rsidR="00AA03F1" w:rsidRPr="00076924">
        <w:rPr>
          <w:sz w:val="28"/>
          <w:szCs w:val="28"/>
        </w:rPr>
        <w:t>сотрудников некоторых</w:t>
      </w:r>
      <w:r w:rsidR="00FD3E51" w:rsidRPr="00076924">
        <w:rPr>
          <w:sz w:val="28"/>
          <w:szCs w:val="28"/>
        </w:rPr>
        <w:t xml:space="preserve"> </w:t>
      </w:r>
      <w:r w:rsidR="00AA03F1" w:rsidRPr="00076924">
        <w:rPr>
          <w:sz w:val="28"/>
          <w:szCs w:val="28"/>
        </w:rPr>
        <w:t>федеральных государственных органов</w:t>
      </w:r>
      <w:r w:rsidRPr="00076924">
        <w:rPr>
          <w:sz w:val="28"/>
          <w:szCs w:val="28"/>
        </w:rPr>
        <w:t xml:space="preserve"> и лиц, заключивших контракт о добровольном содействии в выполнении задач, возложенных на Вооруженные </w:t>
      </w:r>
      <w:r w:rsidR="00076924" w:rsidRPr="00076924">
        <w:rPr>
          <w:sz w:val="28"/>
          <w:szCs w:val="28"/>
        </w:rPr>
        <w:t>С</w:t>
      </w:r>
      <w:r w:rsidRPr="00076924">
        <w:rPr>
          <w:sz w:val="28"/>
          <w:szCs w:val="28"/>
        </w:rPr>
        <w:t>илы Российской Федерации</w:t>
      </w:r>
      <w:r w:rsidR="00AA03F1" w:rsidRPr="00076924">
        <w:rPr>
          <w:sz w:val="28"/>
          <w:szCs w:val="28"/>
        </w:rPr>
        <w:t>, принимающих</w:t>
      </w:r>
      <w:r w:rsidR="00FD3E51" w:rsidRPr="00076924">
        <w:rPr>
          <w:sz w:val="28"/>
          <w:szCs w:val="28"/>
        </w:rPr>
        <w:t xml:space="preserve"> </w:t>
      </w:r>
      <w:r w:rsidR="00AA03F1" w:rsidRPr="00076924">
        <w:rPr>
          <w:sz w:val="28"/>
          <w:szCs w:val="28"/>
        </w:rPr>
        <w:t>участие в специальной военной операции</w:t>
      </w:r>
      <w:r w:rsidRPr="00076924">
        <w:rPr>
          <w:sz w:val="28"/>
          <w:szCs w:val="28"/>
        </w:rPr>
        <w:t>:</w:t>
      </w:r>
    </w:p>
    <w:p w:rsidR="0081779D" w:rsidRPr="00076924" w:rsidRDefault="00CC7419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а</w:t>
      </w:r>
      <w:r w:rsidR="001F4AE2" w:rsidRPr="00076924">
        <w:rPr>
          <w:sz w:val="28"/>
          <w:szCs w:val="28"/>
        </w:rPr>
        <w:t xml:space="preserve">) </w:t>
      </w:r>
      <w:r w:rsidR="0081779D" w:rsidRPr="00076924">
        <w:rPr>
          <w:sz w:val="28"/>
          <w:szCs w:val="28"/>
        </w:rPr>
        <w:t xml:space="preserve">наименование изложить в следующей редакции: </w:t>
      </w:r>
    </w:p>
    <w:p w:rsidR="0081779D" w:rsidRPr="00076924" w:rsidRDefault="0081779D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«Порядок предоставления дополнительной меры поддержки по бесплатному питанию детей военнослужащих, сотрудников некоторых федеральных государственных органов и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принимающих участие в специальной военной операции»;</w:t>
      </w:r>
    </w:p>
    <w:p w:rsidR="001F4AE2" w:rsidRPr="00076924" w:rsidRDefault="00CC7419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б</w:t>
      </w:r>
      <w:r w:rsidR="0081779D" w:rsidRPr="00076924">
        <w:rPr>
          <w:sz w:val="28"/>
          <w:szCs w:val="28"/>
        </w:rPr>
        <w:t xml:space="preserve">) </w:t>
      </w:r>
      <w:r w:rsidR="001F4AE2" w:rsidRPr="00076924">
        <w:rPr>
          <w:sz w:val="28"/>
          <w:szCs w:val="28"/>
        </w:rPr>
        <w:t xml:space="preserve">пункт 1 изложить в следующей редакции: </w:t>
      </w:r>
    </w:p>
    <w:p w:rsidR="001F4AE2" w:rsidRPr="00076924" w:rsidRDefault="001F4AE2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«1. </w:t>
      </w:r>
      <w:proofErr w:type="gramStart"/>
      <w:r w:rsidRPr="00076924">
        <w:rPr>
          <w:sz w:val="28"/>
          <w:szCs w:val="28"/>
        </w:rPr>
        <w:t xml:space="preserve">Настоящий Порядок регламентирует порядок и условия предоставления дополнительной меры поддержки по бесплатному питанию детей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военнослужащих и сотрудников некоторых федеральных государственных органов, принимающих участие в специальной военной операции, предусмотренной постановлением Правительства Амурской области от 11.10.2022 </w:t>
      </w:r>
      <w:r w:rsidR="0081779D" w:rsidRPr="00076924">
        <w:rPr>
          <w:sz w:val="28"/>
          <w:szCs w:val="28"/>
        </w:rPr>
        <w:t>№</w:t>
      </w:r>
      <w:r w:rsidRPr="00076924">
        <w:rPr>
          <w:sz w:val="28"/>
          <w:szCs w:val="28"/>
        </w:rPr>
        <w:t xml:space="preserve"> 1007 </w:t>
      </w:r>
      <w:r w:rsidR="0081779D" w:rsidRPr="00076924">
        <w:rPr>
          <w:sz w:val="28"/>
          <w:szCs w:val="28"/>
        </w:rPr>
        <w:t>«</w:t>
      </w:r>
      <w:r w:rsidRPr="00076924">
        <w:rPr>
          <w:sz w:val="28"/>
          <w:szCs w:val="28"/>
        </w:rPr>
        <w:t>О мерах поддержки семей</w:t>
      </w:r>
      <w:proofErr w:type="gramEnd"/>
      <w:r w:rsidRPr="00076924">
        <w:rPr>
          <w:sz w:val="28"/>
          <w:szCs w:val="28"/>
        </w:rPr>
        <w:t xml:space="preserve"> военнослужащих, сотрудников некоторых федеральных государственных органов и лиц, заключивших контракт о добровольном содействии в выполнении задач, возложенных на Вооруженные Силы Российской Федерации</w:t>
      </w:r>
      <w:r w:rsidR="0081779D" w:rsidRPr="00076924">
        <w:rPr>
          <w:sz w:val="28"/>
          <w:szCs w:val="28"/>
        </w:rPr>
        <w:t xml:space="preserve"> или войска национальной гвардии Российской Федерации»</w:t>
      </w:r>
      <w:r w:rsidRPr="00076924">
        <w:rPr>
          <w:sz w:val="28"/>
          <w:szCs w:val="28"/>
        </w:rPr>
        <w:t xml:space="preserve"> (далее </w:t>
      </w:r>
      <w:r w:rsidR="0081779D" w:rsidRPr="00076924">
        <w:rPr>
          <w:sz w:val="28"/>
          <w:szCs w:val="28"/>
        </w:rPr>
        <w:t>–</w:t>
      </w:r>
      <w:r w:rsidRPr="00076924">
        <w:rPr>
          <w:sz w:val="28"/>
          <w:szCs w:val="28"/>
        </w:rPr>
        <w:t xml:space="preserve"> дополнительная мера поддержки по бесплатному питанию)</w:t>
      </w:r>
      <w:proofErr w:type="gramStart"/>
      <w:r w:rsidRPr="00076924">
        <w:rPr>
          <w:sz w:val="28"/>
          <w:szCs w:val="28"/>
        </w:rPr>
        <w:t>.»</w:t>
      </w:r>
      <w:proofErr w:type="gramEnd"/>
      <w:r w:rsidR="0081779D" w:rsidRPr="00076924">
        <w:rPr>
          <w:sz w:val="28"/>
          <w:szCs w:val="28"/>
        </w:rPr>
        <w:t>;</w:t>
      </w:r>
    </w:p>
    <w:p w:rsidR="0081779D" w:rsidRPr="00076924" w:rsidRDefault="00CC7419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в</w:t>
      </w:r>
      <w:r w:rsidR="0081779D" w:rsidRPr="00076924">
        <w:rPr>
          <w:sz w:val="28"/>
          <w:szCs w:val="28"/>
        </w:rPr>
        <w:t>) пункт 2 после слов «Вооруженные Силы Российской Федерации» дополнить словами «или войска национальной гвардии Российской Федерации»;</w:t>
      </w:r>
    </w:p>
    <w:p w:rsidR="0051129F" w:rsidRPr="00076924" w:rsidRDefault="00CC7419" w:rsidP="009032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г</w:t>
      </w:r>
      <w:r w:rsidR="0081779D" w:rsidRPr="00076924">
        <w:rPr>
          <w:sz w:val="28"/>
          <w:szCs w:val="28"/>
        </w:rPr>
        <w:t xml:space="preserve">) </w:t>
      </w:r>
      <w:r w:rsidR="00FD3E51" w:rsidRPr="00076924">
        <w:rPr>
          <w:sz w:val="28"/>
          <w:szCs w:val="28"/>
        </w:rPr>
        <w:t xml:space="preserve">в </w:t>
      </w:r>
      <w:r w:rsidR="0051129F" w:rsidRPr="00076924">
        <w:rPr>
          <w:sz w:val="28"/>
          <w:szCs w:val="28"/>
        </w:rPr>
        <w:t>пункт</w:t>
      </w:r>
      <w:r w:rsidR="00FD3E51" w:rsidRPr="00076924">
        <w:rPr>
          <w:sz w:val="28"/>
          <w:szCs w:val="28"/>
        </w:rPr>
        <w:t>е</w:t>
      </w:r>
      <w:r w:rsidR="0051129F" w:rsidRPr="00076924">
        <w:rPr>
          <w:sz w:val="28"/>
          <w:szCs w:val="28"/>
        </w:rPr>
        <w:t xml:space="preserve"> </w:t>
      </w:r>
      <w:r w:rsidR="003222EA" w:rsidRPr="00076924">
        <w:rPr>
          <w:sz w:val="28"/>
          <w:szCs w:val="28"/>
        </w:rPr>
        <w:t>4</w:t>
      </w:r>
      <w:r w:rsidR="003E3307" w:rsidRPr="00076924">
        <w:rPr>
          <w:sz w:val="28"/>
          <w:szCs w:val="28"/>
        </w:rPr>
        <w:t xml:space="preserve"> </w:t>
      </w:r>
      <w:r w:rsidR="003222EA" w:rsidRPr="00076924">
        <w:rPr>
          <w:sz w:val="28"/>
          <w:szCs w:val="28"/>
        </w:rPr>
        <w:t>слов</w:t>
      </w:r>
      <w:r w:rsidR="00FD3E51" w:rsidRPr="00076924">
        <w:rPr>
          <w:sz w:val="28"/>
          <w:szCs w:val="28"/>
        </w:rPr>
        <w:t>а</w:t>
      </w:r>
      <w:r w:rsidR="003222EA" w:rsidRPr="00076924">
        <w:rPr>
          <w:sz w:val="28"/>
          <w:szCs w:val="28"/>
        </w:rPr>
        <w:t xml:space="preserve"> </w:t>
      </w:r>
      <w:r w:rsidR="00CE2F82" w:rsidRPr="00076924">
        <w:rPr>
          <w:sz w:val="28"/>
          <w:szCs w:val="28"/>
        </w:rPr>
        <w:t>«(2022/2023 учебного года), а также в течение следующего учебного года (2023/2024 учебного года)</w:t>
      </w:r>
      <w:r w:rsidR="003222EA" w:rsidRPr="00076924">
        <w:rPr>
          <w:sz w:val="28"/>
          <w:szCs w:val="28"/>
        </w:rPr>
        <w:t xml:space="preserve">» </w:t>
      </w:r>
      <w:r w:rsidR="00FD3E51" w:rsidRPr="00076924">
        <w:rPr>
          <w:sz w:val="28"/>
          <w:szCs w:val="28"/>
        </w:rPr>
        <w:t xml:space="preserve">заменить </w:t>
      </w:r>
      <w:r w:rsidR="005E4721" w:rsidRPr="00076924">
        <w:rPr>
          <w:sz w:val="28"/>
          <w:szCs w:val="28"/>
        </w:rPr>
        <w:t>словами «(</w:t>
      </w:r>
      <w:r w:rsidR="0090323A" w:rsidRPr="00076924">
        <w:rPr>
          <w:sz w:val="28"/>
          <w:szCs w:val="28"/>
        </w:rPr>
        <w:t>2023</w:t>
      </w:r>
      <w:r w:rsidR="00096A1F" w:rsidRPr="00076924">
        <w:rPr>
          <w:sz w:val="28"/>
          <w:szCs w:val="28"/>
        </w:rPr>
        <w:t>/</w:t>
      </w:r>
      <w:r w:rsidR="0090323A" w:rsidRPr="00076924">
        <w:rPr>
          <w:sz w:val="28"/>
          <w:szCs w:val="28"/>
        </w:rPr>
        <w:t xml:space="preserve">2024 </w:t>
      </w:r>
      <w:r w:rsidR="00FD3E51" w:rsidRPr="00076924">
        <w:rPr>
          <w:sz w:val="28"/>
          <w:szCs w:val="28"/>
        </w:rPr>
        <w:t>учебного года), а также в течение с</w:t>
      </w:r>
      <w:r w:rsidR="005E4721" w:rsidRPr="00076924">
        <w:rPr>
          <w:sz w:val="28"/>
          <w:szCs w:val="28"/>
        </w:rPr>
        <w:t>ледующего учебного года (202</w:t>
      </w:r>
      <w:r w:rsidR="0090323A" w:rsidRPr="00076924">
        <w:rPr>
          <w:sz w:val="28"/>
          <w:szCs w:val="28"/>
        </w:rPr>
        <w:t>4</w:t>
      </w:r>
      <w:r w:rsidR="005E4721" w:rsidRPr="00076924">
        <w:rPr>
          <w:sz w:val="28"/>
          <w:szCs w:val="28"/>
        </w:rPr>
        <w:t>/202</w:t>
      </w:r>
      <w:r w:rsidR="0090323A" w:rsidRPr="00076924">
        <w:rPr>
          <w:sz w:val="28"/>
          <w:szCs w:val="28"/>
        </w:rPr>
        <w:t>5</w:t>
      </w:r>
      <w:r w:rsidR="005E4721" w:rsidRPr="00076924">
        <w:rPr>
          <w:sz w:val="28"/>
          <w:szCs w:val="28"/>
        </w:rPr>
        <w:t xml:space="preserve"> учебного года)»</w:t>
      </w:r>
      <w:r w:rsidR="003222EA" w:rsidRPr="00076924">
        <w:rPr>
          <w:sz w:val="28"/>
          <w:szCs w:val="28"/>
        </w:rPr>
        <w:t>;</w:t>
      </w:r>
    </w:p>
    <w:p w:rsidR="003222EA" w:rsidRPr="00076924" w:rsidRDefault="00CC7419" w:rsidP="005E4721">
      <w:pPr>
        <w:pStyle w:val="af2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д</w:t>
      </w:r>
      <w:r w:rsidR="00CE2F82" w:rsidRPr="00076924">
        <w:rPr>
          <w:sz w:val="28"/>
          <w:szCs w:val="28"/>
        </w:rPr>
        <w:t>)</w:t>
      </w:r>
      <w:r w:rsidR="005E4721" w:rsidRPr="00076924">
        <w:rPr>
          <w:sz w:val="28"/>
          <w:szCs w:val="28"/>
        </w:rPr>
        <w:t xml:space="preserve"> в </w:t>
      </w:r>
      <w:r w:rsidR="003222EA" w:rsidRPr="00076924">
        <w:rPr>
          <w:sz w:val="28"/>
          <w:szCs w:val="28"/>
        </w:rPr>
        <w:t>пункт</w:t>
      </w:r>
      <w:r w:rsidR="005E4721" w:rsidRPr="00076924">
        <w:rPr>
          <w:sz w:val="28"/>
          <w:szCs w:val="28"/>
        </w:rPr>
        <w:t>е</w:t>
      </w:r>
      <w:r w:rsidR="003222EA" w:rsidRPr="00076924">
        <w:rPr>
          <w:sz w:val="28"/>
          <w:szCs w:val="28"/>
        </w:rPr>
        <w:t xml:space="preserve"> 9</w:t>
      </w:r>
      <w:r w:rsidR="003E3307" w:rsidRPr="00076924">
        <w:rPr>
          <w:sz w:val="28"/>
          <w:szCs w:val="28"/>
        </w:rPr>
        <w:t xml:space="preserve"> </w:t>
      </w:r>
      <w:r w:rsidR="003222EA" w:rsidRPr="00076924">
        <w:rPr>
          <w:sz w:val="28"/>
          <w:szCs w:val="28"/>
        </w:rPr>
        <w:t>слов</w:t>
      </w:r>
      <w:r w:rsidR="005E4721" w:rsidRPr="00076924">
        <w:rPr>
          <w:sz w:val="28"/>
          <w:szCs w:val="28"/>
        </w:rPr>
        <w:t>а</w:t>
      </w:r>
      <w:r w:rsidR="003222EA" w:rsidRPr="00076924">
        <w:rPr>
          <w:sz w:val="28"/>
          <w:szCs w:val="28"/>
        </w:rPr>
        <w:t xml:space="preserve"> </w:t>
      </w:r>
      <w:r w:rsidR="00CE2F82" w:rsidRPr="00076924">
        <w:rPr>
          <w:sz w:val="28"/>
          <w:szCs w:val="28"/>
        </w:rPr>
        <w:t xml:space="preserve">«(2022/2023 учебного года), а также в течение следующего учебного года (2023/2024 учебного года)» </w:t>
      </w:r>
      <w:r w:rsidR="005E4721" w:rsidRPr="00076924">
        <w:rPr>
          <w:sz w:val="28"/>
          <w:szCs w:val="28"/>
        </w:rPr>
        <w:t xml:space="preserve">заменить </w:t>
      </w:r>
      <w:r w:rsidR="003222EA" w:rsidRPr="00076924">
        <w:rPr>
          <w:sz w:val="28"/>
          <w:szCs w:val="28"/>
        </w:rPr>
        <w:t>словами</w:t>
      </w:r>
      <w:r w:rsidR="005E4721" w:rsidRPr="00076924">
        <w:rPr>
          <w:sz w:val="28"/>
          <w:szCs w:val="28"/>
        </w:rPr>
        <w:t xml:space="preserve"> «</w:t>
      </w:r>
      <w:r w:rsidR="00096A1F" w:rsidRPr="00076924">
        <w:rPr>
          <w:sz w:val="28"/>
          <w:szCs w:val="28"/>
        </w:rPr>
        <w:t>(</w:t>
      </w:r>
      <w:r w:rsidR="00CE2F82" w:rsidRPr="00076924">
        <w:rPr>
          <w:sz w:val="28"/>
          <w:szCs w:val="28"/>
        </w:rPr>
        <w:t>2023</w:t>
      </w:r>
      <w:r w:rsidR="00096A1F" w:rsidRPr="00076924">
        <w:rPr>
          <w:sz w:val="28"/>
          <w:szCs w:val="28"/>
        </w:rPr>
        <w:t>/</w:t>
      </w:r>
      <w:r w:rsidR="00CE2F82" w:rsidRPr="00076924">
        <w:rPr>
          <w:sz w:val="28"/>
          <w:szCs w:val="28"/>
        </w:rPr>
        <w:t>2024</w:t>
      </w:r>
      <w:r w:rsidR="005E4721" w:rsidRPr="00076924">
        <w:rPr>
          <w:sz w:val="28"/>
          <w:szCs w:val="28"/>
        </w:rPr>
        <w:t xml:space="preserve"> учебного года), а также в течение следующего учебного года (</w:t>
      </w:r>
      <w:r w:rsidR="00CE2F82" w:rsidRPr="00076924">
        <w:rPr>
          <w:sz w:val="28"/>
          <w:szCs w:val="28"/>
        </w:rPr>
        <w:t xml:space="preserve">2024/2025 </w:t>
      </w:r>
      <w:r w:rsidR="005E4721" w:rsidRPr="00076924">
        <w:rPr>
          <w:sz w:val="28"/>
          <w:szCs w:val="28"/>
        </w:rPr>
        <w:t>учебного года)»</w:t>
      </w:r>
      <w:r w:rsidRPr="00076924">
        <w:rPr>
          <w:sz w:val="28"/>
          <w:szCs w:val="28"/>
        </w:rPr>
        <w:t>;</w:t>
      </w:r>
    </w:p>
    <w:p w:rsidR="00CC7419" w:rsidRPr="00076924" w:rsidRDefault="00CC7419" w:rsidP="005E4721">
      <w:pPr>
        <w:pStyle w:val="af2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е) в приложении к Порядку:</w:t>
      </w:r>
    </w:p>
    <w:p w:rsidR="00CC7419" w:rsidRPr="00076924" w:rsidRDefault="00CC7419" w:rsidP="005E4721">
      <w:pPr>
        <w:pStyle w:val="af2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нумерационный заголовок изложить в следующей редакции:</w:t>
      </w:r>
    </w:p>
    <w:p w:rsidR="00CC7419" w:rsidRPr="00076924" w:rsidRDefault="00CC7419" w:rsidP="005E4721">
      <w:pPr>
        <w:pStyle w:val="af2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lastRenderedPageBreak/>
        <w:t>«Приложение к Порядку предоставления дополнительной меры поддержки по бесплатному питанию детей военнослужащих, сотрудников некоторых федеральных государственных органов и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принимающих участие в специальной военной операции»;</w:t>
      </w:r>
    </w:p>
    <w:p w:rsidR="00CC7419" w:rsidRPr="00076924" w:rsidRDefault="00CC7419" w:rsidP="005E4721">
      <w:pPr>
        <w:pStyle w:val="af2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приложение к Порядку изложить в новой редакции согласно приложению к настоящему постановлению.</w:t>
      </w:r>
    </w:p>
    <w:p w:rsidR="00D94F0E" w:rsidRPr="00076924" w:rsidRDefault="00CE2F82" w:rsidP="00D94F0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2</w:t>
      </w:r>
      <w:r w:rsidR="005E4721" w:rsidRPr="00076924">
        <w:rPr>
          <w:sz w:val="28"/>
          <w:szCs w:val="28"/>
        </w:rPr>
        <w:t xml:space="preserve">. </w:t>
      </w:r>
      <w:proofErr w:type="gramStart"/>
      <w:r w:rsidR="00D94F0E" w:rsidRPr="00076924">
        <w:rPr>
          <w:sz w:val="28"/>
          <w:szCs w:val="28"/>
        </w:rPr>
        <w:t>Настоящее постановление подлежит официальному опубликованию на «Официальном интернет-портале правовой информации» (</w:t>
      </w:r>
      <w:hyperlink r:id="rId10" w:history="1"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</w:rPr>
          <w:t>www.pravo.gov.ru</w:t>
        </w:r>
      </w:hyperlink>
      <w:r w:rsidR="00D94F0E" w:rsidRPr="00076924">
        <w:rPr>
          <w:sz w:val="28"/>
          <w:szCs w:val="28"/>
        </w:rPr>
        <w:t>) и размещению на Портале Правительства Амурской области в информационно-телекоммуникационной сети Интернет (</w:t>
      </w:r>
      <w:hyperlink r:id="rId11" w:history="1"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amurobl</w:t>
        </w:r>
        <w:proofErr w:type="spellEnd"/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="00D94F0E" w:rsidRPr="00076924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D94F0E" w:rsidRPr="00076924">
        <w:rPr>
          <w:sz w:val="28"/>
          <w:szCs w:val="28"/>
        </w:rPr>
        <w:t>).</w:t>
      </w:r>
      <w:proofErr w:type="gramEnd"/>
    </w:p>
    <w:p w:rsidR="00D94F0E" w:rsidRPr="00076924" w:rsidRDefault="00D94F0E" w:rsidP="00113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2D81" w:rsidRPr="00076924" w:rsidRDefault="003C2D81" w:rsidP="00113E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4AF8" w:rsidRPr="00076924" w:rsidRDefault="00884AF8" w:rsidP="00C07185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949"/>
      </w:tblGrid>
      <w:tr w:rsidR="00076924" w:rsidRPr="00076924" w:rsidTr="00EA3612">
        <w:tc>
          <w:tcPr>
            <w:tcW w:w="4792" w:type="dxa"/>
          </w:tcPr>
          <w:p w:rsidR="00884AF8" w:rsidRPr="00076924" w:rsidRDefault="00884AF8" w:rsidP="00EA3612">
            <w:pPr>
              <w:ind w:right="20"/>
              <w:jc w:val="both"/>
              <w:rPr>
                <w:rFonts w:cs="Calibri"/>
                <w:sz w:val="28"/>
                <w:szCs w:val="28"/>
              </w:rPr>
            </w:pPr>
            <w:r w:rsidRPr="00076924">
              <w:rPr>
                <w:rFonts w:cs="Calibri"/>
                <w:sz w:val="28"/>
                <w:szCs w:val="28"/>
              </w:rPr>
              <w:t>Губернатор Амурской области</w:t>
            </w:r>
          </w:p>
        </w:tc>
        <w:tc>
          <w:tcPr>
            <w:tcW w:w="4949" w:type="dxa"/>
          </w:tcPr>
          <w:p w:rsidR="00884AF8" w:rsidRPr="00076924" w:rsidRDefault="007C4806" w:rsidP="007C4806">
            <w:pPr>
              <w:jc w:val="right"/>
              <w:rPr>
                <w:rFonts w:cs="Calibri"/>
                <w:sz w:val="28"/>
                <w:szCs w:val="28"/>
              </w:rPr>
            </w:pPr>
            <w:r w:rsidRPr="00076924">
              <w:rPr>
                <w:rFonts w:cs="Calibri"/>
                <w:sz w:val="28"/>
                <w:szCs w:val="28"/>
              </w:rPr>
              <w:t>В</w:t>
            </w:r>
            <w:r w:rsidR="00884AF8" w:rsidRPr="00076924">
              <w:rPr>
                <w:rFonts w:cs="Calibri"/>
                <w:sz w:val="28"/>
                <w:szCs w:val="28"/>
              </w:rPr>
              <w:t>.А. Орлов</w:t>
            </w:r>
          </w:p>
        </w:tc>
      </w:tr>
    </w:tbl>
    <w:p w:rsidR="00F81D5A" w:rsidRPr="00076924" w:rsidRDefault="00F81D5A">
      <w:pPr>
        <w:rPr>
          <w:sz w:val="28"/>
          <w:szCs w:val="28"/>
        </w:rPr>
        <w:sectPr w:rsidR="00F81D5A" w:rsidRPr="00076924" w:rsidSect="00076924">
          <w:headerReference w:type="default" r:id="rId12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tbl>
      <w:tblPr>
        <w:tblStyle w:val="aa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076924" w:rsidRPr="00076924" w:rsidTr="00CC7419">
        <w:tc>
          <w:tcPr>
            <w:tcW w:w="4217" w:type="dxa"/>
          </w:tcPr>
          <w:p w:rsidR="00CC7419" w:rsidRPr="00076924" w:rsidRDefault="00CC7419" w:rsidP="00CC741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lastRenderedPageBreak/>
              <w:t>Приложение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к постановлению Правительства Амурской области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от ______________№ _________</w:t>
            </w:r>
          </w:p>
        </w:tc>
      </w:tr>
    </w:tbl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 xml:space="preserve">                                </w:t>
      </w:r>
    </w:p>
    <w:tbl>
      <w:tblPr>
        <w:tblStyle w:val="a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F12469" w:rsidRPr="00076924" w:rsidTr="0024674D">
        <w:tc>
          <w:tcPr>
            <w:tcW w:w="5351" w:type="dxa"/>
          </w:tcPr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В общеобразовательную организацию</w:t>
            </w:r>
          </w:p>
          <w:p w:rsidR="00304C53" w:rsidRDefault="00CC7419" w:rsidP="00304C53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____________</w:t>
            </w:r>
            <w:r w:rsidR="00304C53">
              <w:rPr>
                <w:sz w:val="28"/>
                <w:szCs w:val="28"/>
              </w:rPr>
              <w:t>_________________</w:t>
            </w:r>
            <w:r w:rsidRPr="00076924">
              <w:rPr>
                <w:sz w:val="28"/>
                <w:szCs w:val="28"/>
              </w:rPr>
              <w:t>__</w:t>
            </w:r>
            <w:r w:rsidR="00304C53">
              <w:rPr>
                <w:sz w:val="28"/>
                <w:szCs w:val="28"/>
              </w:rPr>
              <w:t>___</w:t>
            </w:r>
            <w:r w:rsidRPr="00076924">
              <w:rPr>
                <w:sz w:val="28"/>
                <w:szCs w:val="28"/>
              </w:rPr>
              <w:t xml:space="preserve">__                                                                            </w:t>
            </w:r>
          </w:p>
          <w:p w:rsidR="00CC7419" w:rsidRPr="00076924" w:rsidRDefault="00CC7419" w:rsidP="00304C53">
            <w:pPr>
              <w:autoSpaceDE w:val="0"/>
              <w:autoSpaceDN w:val="0"/>
              <w:adjustRightInd w:val="0"/>
              <w:jc w:val="center"/>
              <w:outlineLvl w:val="0"/>
            </w:pPr>
            <w:r w:rsidRPr="00076924">
              <w:t>(наименование)</w:t>
            </w:r>
          </w:p>
          <w:p w:rsidR="00CC7419" w:rsidRPr="00076924" w:rsidRDefault="00304C53" w:rsidP="00CC7419">
            <w:pPr>
              <w:autoSpaceDE w:val="0"/>
              <w:autoSpaceDN w:val="0"/>
              <w:adjustRightInd w:val="0"/>
              <w:outlineLvl w:val="0"/>
            </w:pPr>
            <w:r w:rsidRPr="00076924">
              <w:rPr>
                <w:sz w:val="28"/>
                <w:szCs w:val="28"/>
              </w:rPr>
              <w:t xml:space="preserve">от </w:t>
            </w:r>
            <w:r w:rsidR="00CC7419" w:rsidRPr="00076924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__</w:t>
            </w:r>
            <w:r w:rsidR="00CC7419" w:rsidRPr="00076924">
              <w:rPr>
                <w:sz w:val="28"/>
                <w:szCs w:val="28"/>
              </w:rPr>
              <w:t>____________,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</w:pPr>
            <w:r w:rsidRPr="00076924">
              <w:rPr>
                <w:sz w:val="28"/>
                <w:szCs w:val="28"/>
              </w:rPr>
              <w:t xml:space="preserve">                       </w:t>
            </w:r>
            <w:r w:rsidRPr="00076924">
              <w:t>(Ф.И.О. заявителя)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проживающег</w:t>
            </w:r>
            <w:proofErr w:type="gramStart"/>
            <w:r w:rsidRPr="00076924">
              <w:rPr>
                <w:sz w:val="28"/>
                <w:szCs w:val="28"/>
              </w:rPr>
              <w:t>о(</w:t>
            </w:r>
            <w:proofErr w:type="gramEnd"/>
            <w:r w:rsidRPr="00076924">
              <w:rPr>
                <w:sz w:val="28"/>
                <w:szCs w:val="28"/>
              </w:rPr>
              <w:t>ей) по адресу: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_______________________________</w:t>
            </w:r>
            <w:r w:rsidR="00304C53">
              <w:rPr>
                <w:sz w:val="28"/>
                <w:szCs w:val="28"/>
              </w:rPr>
              <w:t>__</w:t>
            </w:r>
            <w:r w:rsidRPr="00076924">
              <w:rPr>
                <w:sz w:val="28"/>
                <w:szCs w:val="28"/>
              </w:rPr>
              <w:t>___           ________________________________</w:t>
            </w:r>
            <w:r w:rsidR="00304C53">
              <w:rPr>
                <w:sz w:val="28"/>
                <w:szCs w:val="28"/>
              </w:rPr>
              <w:t>__</w:t>
            </w:r>
            <w:r w:rsidRPr="00076924">
              <w:rPr>
                <w:sz w:val="28"/>
                <w:szCs w:val="28"/>
              </w:rPr>
              <w:t>__,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 xml:space="preserve">паспортные данные 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серия ______ №</w:t>
            </w:r>
            <w:r w:rsidRPr="00304C53">
              <w:rPr>
                <w:sz w:val="56"/>
                <w:szCs w:val="28"/>
              </w:rPr>
              <w:t xml:space="preserve"> </w:t>
            </w:r>
            <w:r w:rsidRPr="00304C53">
              <w:rPr>
                <w:sz w:val="26"/>
                <w:szCs w:val="26"/>
              </w:rPr>
              <w:t>_______________</w:t>
            </w:r>
            <w:r w:rsidR="00304C53">
              <w:rPr>
                <w:sz w:val="26"/>
                <w:szCs w:val="26"/>
              </w:rPr>
              <w:t>_</w:t>
            </w:r>
            <w:r w:rsidRPr="00304C53">
              <w:rPr>
                <w:sz w:val="26"/>
                <w:szCs w:val="26"/>
              </w:rPr>
              <w:t>_</w:t>
            </w:r>
            <w:r w:rsidR="00304C53" w:rsidRPr="00304C53">
              <w:rPr>
                <w:sz w:val="26"/>
                <w:szCs w:val="26"/>
              </w:rPr>
              <w:t>__</w:t>
            </w:r>
            <w:r w:rsidRPr="00304C53">
              <w:rPr>
                <w:sz w:val="26"/>
                <w:szCs w:val="26"/>
              </w:rPr>
              <w:t>____</w:t>
            </w:r>
            <w:r w:rsidR="00304C53">
              <w:rPr>
                <w:sz w:val="28"/>
                <w:szCs w:val="28"/>
              </w:rPr>
              <w:t>,</w:t>
            </w:r>
          </w:p>
          <w:p w:rsidR="00CC7419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выдан _________________________</w:t>
            </w:r>
            <w:r w:rsidR="00304C53">
              <w:rPr>
                <w:sz w:val="28"/>
                <w:szCs w:val="28"/>
              </w:rPr>
              <w:t>_</w:t>
            </w:r>
            <w:r w:rsidRPr="00076924">
              <w:rPr>
                <w:sz w:val="28"/>
                <w:szCs w:val="28"/>
              </w:rPr>
              <w:t>____</w:t>
            </w:r>
            <w:r w:rsidR="00304C53">
              <w:rPr>
                <w:sz w:val="28"/>
                <w:szCs w:val="28"/>
              </w:rPr>
              <w:t>,</w:t>
            </w:r>
          </w:p>
          <w:p w:rsidR="0024674D" w:rsidRPr="00076924" w:rsidRDefault="00CC7419" w:rsidP="00CC7419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дата выдачи ___________________</w:t>
            </w:r>
            <w:r w:rsidR="00304C53">
              <w:rPr>
                <w:sz w:val="28"/>
                <w:szCs w:val="28"/>
              </w:rPr>
              <w:t>__</w:t>
            </w:r>
            <w:r w:rsidRPr="00076924">
              <w:rPr>
                <w:sz w:val="28"/>
                <w:szCs w:val="28"/>
              </w:rPr>
              <w:t>____</w:t>
            </w:r>
            <w:r w:rsidR="00304C53">
              <w:rPr>
                <w:sz w:val="28"/>
                <w:szCs w:val="28"/>
              </w:rPr>
              <w:t>,</w:t>
            </w:r>
          </w:p>
          <w:p w:rsidR="00CC7419" w:rsidRPr="00076924" w:rsidRDefault="00CC7419" w:rsidP="00304C5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076924">
              <w:rPr>
                <w:sz w:val="28"/>
                <w:szCs w:val="28"/>
              </w:rPr>
              <w:t>телефон:_____________________________</w:t>
            </w:r>
          </w:p>
        </w:tc>
      </w:tr>
    </w:tbl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CC7419" w:rsidP="0024674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>ЗАЯВЛЕНИЕ</w:t>
      </w:r>
    </w:p>
    <w:p w:rsidR="00CC7419" w:rsidRPr="00076924" w:rsidRDefault="00CC7419" w:rsidP="0024674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>о предоставлении бесплатного питания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F81D5A" w:rsidP="00F81D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76924">
        <w:rPr>
          <w:sz w:val="28"/>
          <w:szCs w:val="28"/>
        </w:rPr>
        <w:t>В соответствии с</w:t>
      </w:r>
      <w:r w:rsidR="00CC7419" w:rsidRPr="00076924">
        <w:rPr>
          <w:sz w:val="28"/>
          <w:szCs w:val="28"/>
        </w:rPr>
        <w:t xml:space="preserve"> </w:t>
      </w:r>
      <w:hyperlink r:id="rId13" w:history="1">
        <w:r w:rsidR="00CC7419" w:rsidRPr="00076924">
          <w:rPr>
            <w:sz w:val="28"/>
            <w:szCs w:val="28"/>
          </w:rPr>
          <w:t>постановлением</w:t>
        </w:r>
      </w:hyperlink>
      <w:r w:rsidRPr="00076924">
        <w:rPr>
          <w:sz w:val="28"/>
          <w:szCs w:val="28"/>
        </w:rPr>
        <w:t xml:space="preserve"> Правительства Амурской </w:t>
      </w:r>
      <w:r w:rsidR="00CC7419" w:rsidRPr="00076924">
        <w:rPr>
          <w:sz w:val="28"/>
          <w:szCs w:val="28"/>
        </w:rPr>
        <w:t>области</w:t>
      </w:r>
      <w:r w:rsidRPr="00076924">
        <w:rPr>
          <w:sz w:val="28"/>
          <w:szCs w:val="28"/>
        </w:rPr>
        <w:t xml:space="preserve"> от </w:t>
      </w:r>
      <w:r w:rsidR="0024674D" w:rsidRPr="00076924">
        <w:rPr>
          <w:sz w:val="28"/>
          <w:szCs w:val="28"/>
        </w:rPr>
        <w:t>11.10.2022 № 1007 «</w:t>
      </w:r>
      <w:r w:rsidR="00CC7419" w:rsidRPr="00076924">
        <w:rPr>
          <w:sz w:val="28"/>
          <w:szCs w:val="28"/>
        </w:rPr>
        <w:t>О мерах поддержки семей военнослужащих, сотрудников</w:t>
      </w:r>
      <w:r w:rsidR="0024674D"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>некоторых федеральных государственных органов и лиц, заключивших контракт о</w:t>
      </w:r>
      <w:r w:rsidR="0024674D"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>добровольном содействии в выполнении задач, возложенных на Вооруженные Силы</w:t>
      </w:r>
      <w:r w:rsidR="0024674D"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>Российской Федерации</w:t>
      </w:r>
      <w:r w:rsidR="0024674D" w:rsidRPr="00076924">
        <w:rPr>
          <w:sz w:val="28"/>
          <w:szCs w:val="28"/>
        </w:rPr>
        <w:t xml:space="preserve"> или войска национальной гвардии</w:t>
      </w:r>
      <w:r w:rsidR="00096A1F" w:rsidRPr="00076924">
        <w:rPr>
          <w:sz w:val="28"/>
          <w:szCs w:val="28"/>
        </w:rPr>
        <w:t xml:space="preserve"> Российской  Федерации</w:t>
      </w:r>
      <w:r w:rsidR="0024674D" w:rsidRPr="00076924">
        <w:rPr>
          <w:sz w:val="28"/>
          <w:szCs w:val="28"/>
        </w:rPr>
        <w:t>»</w:t>
      </w:r>
      <w:r w:rsidR="00096A1F" w:rsidRPr="00076924">
        <w:rPr>
          <w:sz w:val="28"/>
          <w:szCs w:val="28"/>
        </w:rPr>
        <w:t xml:space="preserve"> прошу</w:t>
      </w:r>
      <w:r w:rsidR="00CC7419" w:rsidRPr="00076924">
        <w:rPr>
          <w:sz w:val="28"/>
          <w:szCs w:val="28"/>
        </w:rPr>
        <w:t xml:space="preserve"> предоставить один раз в день в дни посещения</w:t>
      </w:r>
      <w:r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>учебных занятий бесплатное питание на детей (ребенка):</w:t>
      </w:r>
      <w:proofErr w:type="gramEnd"/>
    </w:p>
    <w:p w:rsidR="00CC7419" w:rsidRPr="00076924" w:rsidRDefault="00CC7419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402"/>
      </w:tblGrid>
      <w:tr w:rsidR="00076924" w:rsidRPr="00304C53" w:rsidTr="00304C53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04C53">
              <w:rPr>
                <w:sz w:val="22"/>
                <w:szCs w:val="22"/>
              </w:rPr>
              <w:t>Ф.И.О. детей (ребенка)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04C53">
              <w:rPr>
                <w:sz w:val="22"/>
                <w:szCs w:val="22"/>
              </w:rPr>
              <w:t>Дата рождения детей (ребенка)</w:t>
            </w:r>
          </w:p>
        </w:tc>
      </w:tr>
      <w:tr w:rsidR="00076924" w:rsidRPr="00304C53" w:rsidTr="00304C53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76924" w:rsidRPr="00304C53" w:rsidTr="00304C53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304C53">
            <w:pPr>
              <w:autoSpaceDE w:val="0"/>
              <w:autoSpaceDN w:val="0"/>
              <w:adjustRightInd w:val="0"/>
              <w:ind w:right="-62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12469" w:rsidRPr="00304C53" w:rsidTr="00304C53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19" w:rsidRPr="00304C53" w:rsidRDefault="00CC7419" w:rsidP="00CC74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CC7419" w:rsidRPr="00076924" w:rsidRDefault="00CC7419" w:rsidP="00CC74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7419" w:rsidRPr="00076924" w:rsidRDefault="00CC7419" w:rsidP="0024674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>Подтверждаю:</w:t>
      </w:r>
    </w:p>
    <w:p w:rsidR="004F0024" w:rsidRPr="004F0024" w:rsidRDefault="00F81D5A" w:rsidP="004F0024">
      <w:pPr>
        <w:autoSpaceDE w:val="0"/>
        <w:autoSpaceDN w:val="0"/>
        <w:adjustRightInd w:val="0"/>
        <w:ind w:firstLine="720"/>
        <w:jc w:val="both"/>
        <w:outlineLvl w:val="0"/>
      </w:pPr>
      <w:r w:rsidRPr="00076924">
        <w:rPr>
          <w:sz w:val="28"/>
          <w:szCs w:val="28"/>
        </w:rPr>
        <w:t>что дети (ребенок), указанны</w:t>
      </w:r>
      <w:proofErr w:type="gramStart"/>
      <w:r w:rsidRPr="00076924">
        <w:rPr>
          <w:sz w:val="28"/>
          <w:szCs w:val="28"/>
        </w:rPr>
        <w:t>е(</w:t>
      </w:r>
      <w:proofErr w:type="spellStart"/>
      <w:proofErr w:type="gramEnd"/>
      <w:r w:rsidRPr="00076924">
        <w:rPr>
          <w:sz w:val="28"/>
          <w:szCs w:val="28"/>
        </w:rPr>
        <w:t>ый</w:t>
      </w:r>
      <w:proofErr w:type="spellEnd"/>
      <w:r w:rsidRPr="00076924">
        <w:rPr>
          <w:sz w:val="28"/>
          <w:szCs w:val="28"/>
        </w:rPr>
        <w:t>)</w:t>
      </w:r>
      <w:r w:rsidR="00CC7419" w:rsidRPr="00076924">
        <w:rPr>
          <w:sz w:val="28"/>
          <w:szCs w:val="28"/>
        </w:rPr>
        <w:t xml:space="preserve"> в настоящем заявлении, являются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детьми (ребенком) лица, заключившего</w:t>
      </w:r>
      <w:r w:rsidR="00CC7419" w:rsidRPr="00076924">
        <w:rPr>
          <w:sz w:val="28"/>
          <w:szCs w:val="28"/>
        </w:rPr>
        <w:t xml:space="preserve"> контракт о добровольном содействии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в выполнении задач,</w:t>
      </w:r>
      <w:r w:rsidR="00CC7419" w:rsidRPr="00076924">
        <w:rPr>
          <w:sz w:val="28"/>
          <w:szCs w:val="28"/>
        </w:rPr>
        <w:t xml:space="preserve"> возложенных </w:t>
      </w:r>
      <w:r w:rsidRPr="00076924">
        <w:rPr>
          <w:sz w:val="28"/>
          <w:szCs w:val="28"/>
        </w:rPr>
        <w:t xml:space="preserve">на Вооруженные Силы </w:t>
      </w:r>
      <w:r w:rsidR="00CC7419" w:rsidRPr="00076924">
        <w:rPr>
          <w:sz w:val="28"/>
          <w:szCs w:val="28"/>
        </w:rPr>
        <w:t>Российской</w:t>
      </w:r>
      <w:r w:rsidR="0024674D"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>Федерации</w:t>
      </w:r>
      <w:r w:rsidR="0024674D" w:rsidRPr="00076924">
        <w:rPr>
          <w:sz w:val="28"/>
          <w:szCs w:val="28"/>
        </w:rPr>
        <w:t xml:space="preserve"> или войска национальной гвардии</w:t>
      </w:r>
      <w:r w:rsidR="00096A1F" w:rsidRPr="00076924">
        <w:rPr>
          <w:sz w:val="28"/>
          <w:szCs w:val="28"/>
        </w:rPr>
        <w:t xml:space="preserve"> Российской  Федерации</w:t>
      </w:r>
      <w:r w:rsidRPr="00076924">
        <w:rPr>
          <w:sz w:val="28"/>
          <w:szCs w:val="28"/>
        </w:rPr>
        <w:t xml:space="preserve">, военнослужащего или сотрудника федерального </w:t>
      </w:r>
      <w:r w:rsidR="00CC7419" w:rsidRPr="00076924">
        <w:rPr>
          <w:sz w:val="28"/>
          <w:szCs w:val="28"/>
        </w:rPr>
        <w:t>органа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 xml:space="preserve">исполнительной власти или федерального государственного </w:t>
      </w:r>
      <w:r w:rsidR="00CC7419" w:rsidRPr="00076924">
        <w:rPr>
          <w:sz w:val="28"/>
          <w:szCs w:val="28"/>
        </w:rPr>
        <w:t>органа,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 xml:space="preserve">в которых предусмотрена военная служба, или </w:t>
      </w:r>
      <w:r w:rsidRPr="00076924">
        <w:rPr>
          <w:sz w:val="28"/>
          <w:szCs w:val="28"/>
        </w:rPr>
        <w:lastRenderedPageBreak/>
        <w:t xml:space="preserve">сотрудника </w:t>
      </w:r>
      <w:r w:rsidR="00CC7419" w:rsidRPr="00076924">
        <w:rPr>
          <w:sz w:val="28"/>
          <w:szCs w:val="28"/>
        </w:rPr>
        <w:t>органов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внутренних дел Российской Федерации, принимающего</w:t>
      </w:r>
      <w:r w:rsidR="004F0024">
        <w:rPr>
          <w:sz w:val="28"/>
          <w:szCs w:val="28"/>
        </w:rPr>
        <w:br/>
      </w:r>
      <w:r w:rsidR="004F0024" w:rsidRPr="004F0024">
        <w:t xml:space="preserve">                                                            (нужное подчеркнуть)  </w:t>
      </w:r>
    </w:p>
    <w:p w:rsidR="00F81D5A" w:rsidRPr="00076924" w:rsidRDefault="00F81D5A" w:rsidP="004F0024">
      <w:pPr>
        <w:autoSpaceDE w:val="0"/>
        <w:autoSpaceDN w:val="0"/>
        <w:adjustRightInd w:val="0"/>
        <w:jc w:val="both"/>
        <w:outlineLvl w:val="0"/>
      </w:pPr>
      <w:r w:rsidRPr="00076924">
        <w:rPr>
          <w:sz w:val="28"/>
          <w:szCs w:val="28"/>
        </w:rPr>
        <w:t xml:space="preserve">участие </w:t>
      </w:r>
      <w:r w:rsidR="00CC7419" w:rsidRPr="00076924">
        <w:rPr>
          <w:sz w:val="28"/>
          <w:szCs w:val="28"/>
        </w:rPr>
        <w:t>в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 xml:space="preserve">специальной военной </w:t>
      </w:r>
      <w:r w:rsidR="0024674D" w:rsidRPr="00076924">
        <w:rPr>
          <w:sz w:val="28"/>
          <w:szCs w:val="28"/>
        </w:rPr>
        <w:t>операции,</w:t>
      </w:r>
      <w:r w:rsidR="004F00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проводимой с 24.02.2022 на</w:t>
      </w:r>
      <w:r w:rsidR="00CC7419" w:rsidRPr="00076924">
        <w:rPr>
          <w:sz w:val="28"/>
          <w:szCs w:val="28"/>
        </w:rPr>
        <w:t xml:space="preserve"> территориях</w:t>
      </w:r>
      <w:r w:rsidR="0024674D" w:rsidRPr="00076924">
        <w:t xml:space="preserve"> </w:t>
      </w:r>
      <w:r w:rsidRPr="00076924">
        <w:rPr>
          <w:sz w:val="28"/>
          <w:szCs w:val="28"/>
        </w:rPr>
        <w:t>Украины, Донецкой Народной Республики, Луганской Народной</w:t>
      </w:r>
      <w:r w:rsidR="00CC7419" w:rsidRPr="00076924">
        <w:rPr>
          <w:sz w:val="28"/>
          <w:szCs w:val="28"/>
        </w:rPr>
        <w:t xml:space="preserve"> Республики,</w:t>
      </w:r>
      <w:r w:rsidR="0024674D" w:rsidRPr="00076924">
        <w:t xml:space="preserve"> </w:t>
      </w:r>
      <w:r w:rsidR="00CC7419" w:rsidRPr="00076924">
        <w:rPr>
          <w:sz w:val="28"/>
          <w:szCs w:val="28"/>
        </w:rPr>
        <w:t>Херсонской области и Запорожской облас</w:t>
      </w:r>
      <w:bookmarkStart w:id="0" w:name="_GoBack"/>
      <w:bookmarkEnd w:id="0"/>
      <w:r w:rsidR="00CC7419" w:rsidRPr="00076924">
        <w:rPr>
          <w:sz w:val="28"/>
          <w:szCs w:val="28"/>
        </w:rPr>
        <w:t>ти;</w:t>
      </w:r>
    </w:p>
    <w:p w:rsidR="00CC7419" w:rsidRPr="00076924" w:rsidRDefault="00CC7419" w:rsidP="00F81D5A">
      <w:pPr>
        <w:autoSpaceDE w:val="0"/>
        <w:autoSpaceDN w:val="0"/>
        <w:adjustRightInd w:val="0"/>
        <w:ind w:firstLine="709"/>
        <w:jc w:val="both"/>
        <w:outlineLvl w:val="0"/>
      </w:pPr>
      <w:r w:rsidRPr="00076924">
        <w:rPr>
          <w:sz w:val="28"/>
          <w:szCs w:val="28"/>
        </w:rPr>
        <w:t>согласие на обработку указанных в заявлении персональных данных.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 xml:space="preserve">       </w:t>
      </w:r>
      <w:r w:rsidR="00F81D5A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 xml:space="preserve"> _________________ _________________________________</w:t>
      </w:r>
    </w:p>
    <w:p w:rsidR="00CC7419" w:rsidRPr="00304C53" w:rsidRDefault="00F81D5A" w:rsidP="00CC7419">
      <w:pPr>
        <w:autoSpaceDE w:val="0"/>
        <w:autoSpaceDN w:val="0"/>
        <w:adjustRightInd w:val="0"/>
        <w:jc w:val="both"/>
        <w:outlineLvl w:val="0"/>
      </w:pPr>
      <w:r w:rsidRPr="00304C53">
        <w:t xml:space="preserve">                  </w:t>
      </w:r>
      <w:r w:rsidR="00CC7419" w:rsidRPr="00304C53">
        <w:t xml:space="preserve"> </w:t>
      </w:r>
      <w:r w:rsidR="00304C53">
        <w:t xml:space="preserve">         </w:t>
      </w:r>
      <w:r w:rsidR="00CC7419" w:rsidRPr="00304C53">
        <w:t xml:space="preserve">(подпись)           </w:t>
      </w:r>
      <w:r w:rsidR="00304C53">
        <w:t xml:space="preserve">                                </w:t>
      </w:r>
      <w:r w:rsidR="00CC7419" w:rsidRPr="00304C53">
        <w:t>(расшифровка подписи)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4674D" w:rsidRPr="00076924" w:rsidRDefault="00CC7419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К заявлен</w:t>
      </w:r>
      <w:r w:rsidR="0024674D" w:rsidRPr="00076924">
        <w:rPr>
          <w:sz w:val="28"/>
          <w:szCs w:val="28"/>
        </w:rPr>
        <w:t>ию прилагаю следующие документы:</w:t>
      </w:r>
    </w:p>
    <w:p w:rsidR="0024674D" w:rsidRPr="00076924" w:rsidRDefault="0024674D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1.</w:t>
      </w:r>
      <w:r w:rsidR="00CC7419" w:rsidRPr="00076924">
        <w:rPr>
          <w:sz w:val="28"/>
          <w:szCs w:val="28"/>
        </w:rPr>
        <w:t>______________________________________________________________</w:t>
      </w:r>
    </w:p>
    <w:p w:rsidR="00CC7419" w:rsidRPr="00076924" w:rsidRDefault="0024674D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>2.</w:t>
      </w:r>
      <w:r w:rsidR="00CC7419" w:rsidRPr="00076924">
        <w:rPr>
          <w:sz w:val="28"/>
          <w:szCs w:val="28"/>
        </w:rPr>
        <w:t>___________________________________</w:t>
      </w:r>
      <w:r w:rsidRPr="00076924">
        <w:rPr>
          <w:sz w:val="28"/>
          <w:szCs w:val="28"/>
        </w:rPr>
        <w:t>___________________________</w:t>
      </w:r>
    </w:p>
    <w:p w:rsidR="00CC7419" w:rsidRPr="00076924" w:rsidRDefault="00CC7419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3. </w:t>
      </w:r>
      <w:r w:rsidR="0024674D" w:rsidRPr="00076924">
        <w:rPr>
          <w:sz w:val="28"/>
          <w:szCs w:val="28"/>
        </w:rPr>
        <w:t>___</w:t>
      </w:r>
      <w:r w:rsidRPr="00076924">
        <w:rPr>
          <w:sz w:val="28"/>
          <w:szCs w:val="28"/>
        </w:rPr>
        <w:t>__________________________________________________________</w:t>
      </w:r>
    </w:p>
    <w:p w:rsidR="00CC7419" w:rsidRPr="00076924" w:rsidRDefault="00CC7419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7419" w:rsidRPr="00076924" w:rsidRDefault="00F81D5A" w:rsidP="00246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924">
        <w:rPr>
          <w:sz w:val="28"/>
          <w:szCs w:val="28"/>
        </w:rPr>
        <w:t xml:space="preserve">В случае наступления обстоятельств, влекущих </w:t>
      </w:r>
      <w:r w:rsidR="00CC7419" w:rsidRPr="00076924">
        <w:rPr>
          <w:sz w:val="28"/>
          <w:szCs w:val="28"/>
        </w:rPr>
        <w:t>досрочное прекращение</w:t>
      </w:r>
      <w:r w:rsidR="0024674D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предоставления бесплатного питания, обязуюсь</w:t>
      </w:r>
      <w:r w:rsidR="00CC7419" w:rsidRPr="00076924">
        <w:rPr>
          <w:sz w:val="28"/>
          <w:szCs w:val="28"/>
        </w:rPr>
        <w:t xml:space="preserve"> </w:t>
      </w:r>
      <w:r w:rsidRPr="00076924">
        <w:rPr>
          <w:sz w:val="28"/>
          <w:szCs w:val="28"/>
        </w:rPr>
        <w:t>безотлагательно</w:t>
      </w:r>
      <w:r w:rsidR="00CC7419" w:rsidRPr="00076924">
        <w:rPr>
          <w:sz w:val="28"/>
          <w:szCs w:val="28"/>
        </w:rPr>
        <w:t xml:space="preserve"> сообщить</w:t>
      </w:r>
      <w:r w:rsidR="0024674D" w:rsidRPr="00076924">
        <w:rPr>
          <w:sz w:val="28"/>
          <w:szCs w:val="28"/>
        </w:rPr>
        <w:t xml:space="preserve"> </w:t>
      </w:r>
      <w:r w:rsidR="00CC7419" w:rsidRPr="00076924">
        <w:rPr>
          <w:sz w:val="28"/>
          <w:szCs w:val="28"/>
        </w:rPr>
        <w:t xml:space="preserve">об этом </w:t>
      </w:r>
      <w:proofErr w:type="gramStart"/>
      <w:r w:rsidR="00CC7419" w:rsidRPr="00076924">
        <w:rPr>
          <w:sz w:val="28"/>
          <w:szCs w:val="28"/>
        </w:rPr>
        <w:t>в</w:t>
      </w:r>
      <w:proofErr w:type="gramEnd"/>
      <w:r w:rsidR="00CC7419" w:rsidRPr="00076924">
        <w:rPr>
          <w:sz w:val="28"/>
          <w:szCs w:val="28"/>
        </w:rPr>
        <w:t xml:space="preserve"> </w:t>
      </w:r>
      <w:r w:rsidR="0024674D" w:rsidRPr="00076924">
        <w:rPr>
          <w:sz w:val="28"/>
          <w:szCs w:val="28"/>
        </w:rPr>
        <w:t>___________</w:t>
      </w:r>
      <w:r w:rsidR="00CC7419" w:rsidRPr="00076924">
        <w:rPr>
          <w:sz w:val="28"/>
          <w:szCs w:val="28"/>
        </w:rPr>
        <w:t>_________________________</w:t>
      </w:r>
      <w:r w:rsidR="00304C53">
        <w:rPr>
          <w:sz w:val="28"/>
          <w:szCs w:val="28"/>
        </w:rPr>
        <w:t>__________________________</w:t>
      </w:r>
    </w:p>
    <w:p w:rsidR="00CC7419" w:rsidRPr="00076924" w:rsidRDefault="00CC7419" w:rsidP="002467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76924">
        <w:rPr>
          <w:sz w:val="28"/>
          <w:szCs w:val="28"/>
        </w:rPr>
        <w:t>___________________________________________</w:t>
      </w:r>
      <w:r w:rsidR="00304C53">
        <w:rPr>
          <w:sz w:val="28"/>
          <w:szCs w:val="28"/>
        </w:rPr>
        <w:t>________________________</w:t>
      </w:r>
    </w:p>
    <w:p w:rsidR="00CC7419" w:rsidRPr="00076924" w:rsidRDefault="00CC7419" w:rsidP="0024674D">
      <w:pPr>
        <w:autoSpaceDE w:val="0"/>
        <w:autoSpaceDN w:val="0"/>
        <w:adjustRightInd w:val="0"/>
        <w:jc w:val="center"/>
        <w:outlineLvl w:val="0"/>
      </w:pPr>
      <w:r w:rsidRPr="00076924">
        <w:t>(наименование общеобразовательной организации)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24674D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 xml:space="preserve">Ф.И.О.__________________ Подпись __________________ </w:t>
      </w:r>
      <w:r w:rsidR="00CC7419" w:rsidRPr="00076924">
        <w:rPr>
          <w:sz w:val="28"/>
          <w:szCs w:val="28"/>
        </w:rPr>
        <w:t>Дата</w:t>
      </w:r>
      <w:r w:rsidRPr="00076924">
        <w:rPr>
          <w:sz w:val="28"/>
          <w:szCs w:val="28"/>
        </w:rPr>
        <w:t xml:space="preserve"> ___________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24674D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>___________________________/______________/ «</w:t>
      </w:r>
      <w:r w:rsidR="00CC7419" w:rsidRPr="00076924">
        <w:rPr>
          <w:sz w:val="28"/>
          <w:szCs w:val="28"/>
        </w:rPr>
        <w:t>__</w:t>
      </w:r>
      <w:r w:rsidRPr="00076924">
        <w:rPr>
          <w:sz w:val="28"/>
          <w:szCs w:val="28"/>
        </w:rPr>
        <w:t>»</w:t>
      </w:r>
      <w:r w:rsidR="00CC7419" w:rsidRPr="00076924">
        <w:rPr>
          <w:sz w:val="28"/>
          <w:szCs w:val="28"/>
        </w:rPr>
        <w:t xml:space="preserve"> _____________ 20__ года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</w:pPr>
      <w:r w:rsidRPr="00076924">
        <w:t xml:space="preserve">  </w:t>
      </w:r>
      <w:r w:rsidR="0024674D" w:rsidRPr="00076924">
        <w:t xml:space="preserve">         </w:t>
      </w:r>
      <w:r w:rsidRPr="00076924">
        <w:t>(подпись должностного лица)</w:t>
      </w:r>
      <w:r w:rsidRPr="00076924">
        <w:rPr>
          <w:rFonts w:ascii="Courier New" w:hAnsi="Courier New" w:cs="Courier New"/>
        </w:rPr>
        <w:t xml:space="preserve">      </w:t>
      </w:r>
      <w:r w:rsidR="0024674D" w:rsidRPr="00076924">
        <w:rPr>
          <w:rFonts w:ascii="Courier New" w:hAnsi="Courier New" w:cs="Courier New"/>
        </w:rPr>
        <w:t xml:space="preserve">   </w:t>
      </w:r>
      <w:r w:rsidRPr="00076924">
        <w:rPr>
          <w:rFonts w:ascii="Courier New" w:hAnsi="Courier New" w:cs="Courier New"/>
        </w:rPr>
        <w:t>(</w:t>
      </w:r>
      <w:r w:rsidRPr="00076924">
        <w:t xml:space="preserve">Ф.И.О.)            </w:t>
      </w:r>
      <w:r w:rsidR="0024674D" w:rsidRPr="00076924">
        <w:t xml:space="preserve">                           </w:t>
      </w:r>
      <w:r w:rsidRPr="00076924">
        <w:t xml:space="preserve"> </w:t>
      </w:r>
      <w:r w:rsidR="0024674D" w:rsidRPr="00076924">
        <w:t xml:space="preserve">  </w:t>
      </w:r>
      <w:r w:rsidRPr="00076924">
        <w:t xml:space="preserve"> (дата)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rFonts w:ascii="Courier New" w:hAnsi="Courier New" w:cs="Courier New"/>
        </w:rPr>
        <w:t xml:space="preserve">                                               </w:t>
      </w:r>
      <w:r w:rsidRPr="00076924">
        <w:rPr>
          <w:sz w:val="28"/>
          <w:szCs w:val="28"/>
        </w:rPr>
        <w:t xml:space="preserve">Регистрационный </w:t>
      </w:r>
      <w:r w:rsidR="0024674D" w:rsidRPr="00076924">
        <w:rPr>
          <w:sz w:val="28"/>
          <w:szCs w:val="28"/>
        </w:rPr>
        <w:t>№</w:t>
      </w:r>
      <w:r w:rsidRPr="00076924">
        <w:rPr>
          <w:sz w:val="28"/>
          <w:szCs w:val="28"/>
        </w:rPr>
        <w:t xml:space="preserve"> __________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076924">
        <w:rPr>
          <w:rFonts w:ascii="Courier New" w:hAnsi="Courier New" w:cs="Courier New"/>
        </w:rPr>
        <w:t>___________________________________________________________________________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CC7419" w:rsidRPr="00076924" w:rsidRDefault="00CC7419" w:rsidP="0024674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76924">
        <w:rPr>
          <w:b/>
          <w:bCs/>
          <w:sz w:val="28"/>
          <w:szCs w:val="28"/>
        </w:rPr>
        <w:t>Расписка-уведомление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 xml:space="preserve">    Заявление и документы в количестве ________ шт. приняты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076924">
        <w:rPr>
          <w:rFonts w:ascii="Courier New" w:hAnsi="Courier New" w:cs="Courier New"/>
        </w:rPr>
        <w:t>___________________________________________________________________________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CC7419" w:rsidRPr="00076924" w:rsidRDefault="0024674D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sz w:val="28"/>
          <w:szCs w:val="28"/>
        </w:rPr>
        <w:t>__________________________</w:t>
      </w:r>
      <w:r w:rsidR="00CC7419" w:rsidRPr="00076924">
        <w:rPr>
          <w:sz w:val="28"/>
          <w:szCs w:val="28"/>
        </w:rPr>
        <w:t>/______________/</w:t>
      </w:r>
      <w:r w:rsidRPr="00076924">
        <w:rPr>
          <w:sz w:val="28"/>
          <w:szCs w:val="28"/>
        </w:rPr>
        <w:t xml:space="preserve"> «__»</w:t>
      </w:r>
      <w:r w:rsidR="00CC7419" w:rsidRPr="00076924">
        <w:rPr>
          <w:sz w:val="28"/>
          <w:szCs w:val="28"/>
        </w:rPr>
        <w:t xml:space="preserve"> _____________ 20__ года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</w:pPr>
      <w:r w:rsidRPr="00076924">
        <w:t xml:space="preserve"> </w:t>
      </w:r>
      <w:r w:rsidR="0024674D" w:rsidRPr="00076924">
        <w:t xml:space="preserve">            </w:t>
      </w:r>
      <w:r w:rsidRPr="00076924">
        <w:t xml:space="preserve"> (подпись должностного лица)      </w:t>
      </w:r>
      <w:r w:rsidR="0024674D" w:rsidRPr="00076924">
        <w:t xml:space="preserve">            </w:t>
      </w:r>
      <w:r w:rsidRPr="00076924">
        <w:t xml:space="preserve">(Ф.И.О.)           </w:t>
      </w:r>
      <w:r w:rsidR="0024674D" w:rsidRPr="00076924">
        <w:t xml:space="preserve">                          </w:t>
      </w:r>
      <w:r w:rsidRPr="00076924">
        <w:t xml:space="preserve">   (дата)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CC7419" w:rsidRPr="00076924" w:rsidRDefault="00CC7419" w:rsidP="00CC741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76924">
        <w:rPr>
          <w:rFonts w:ascii="Courier New" w:hAnsi="Courier New" w:cs="Courier New"/>
        </w:rPr>
        <w:t xml:space="preserve">                                               </w:t>
      </w:r>
      <w:r w:rsidRPr="00076924">
        <w:rPr>
          <w:sz w:val="28"/>
          <w:szCs w:val="28"/>
        </w:rPr>
        <w:t xml:space="preserve">Регистрационный </w:t>
      </w:r>
      <w:r w:rsidR="0024674D" w:rsidRPr="00076924">
        <w:rPr>
          <w:sz w:val="28"/>
          <w:szCs w:val="28"/>
        </w:rPr>
        <w:t>№</w:t>
      </w:r>
      <w:r w:rsidRPr="00076924">
        <w:rPr>
          <w:sz w:val="28"/>
          <w:szCs w:val="28"/>
        </w:rPr>
        <w:t xml:space="preserve"> __________</w:t>
      </w:r>
    </w:p>
    <w:p w:rsidR="00CC7419" w:rsidRPr="00076924" w:rsidRDefault="00CC7419" w:rsidP="00CC741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7419" w:rsidRPr="00076924" w:rsidRDefault="00CC7419" w:rsidP="00C07185">
      <w:pPr>
        <w:ind w:firstLine="720"/>
        <w:jc w:val="both"/>
        <w:rPr>
          <w:sz w:val="28"/>
          <w:szCs w:val="28"/>
        </w:rPr>
      </w:pPr>
    </w:p>
    <w:sectPr w:rsidR="00CC7419" w:rsidRPr="00076924" w:rsidSect="00304C53">
      <w:pgSz w:w="11906" w:h="16838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F7" w:rsidRDefault="00B21BF7" w:rsidP="004F0C6A">
      <w:r>
        <w:separator/>
      </w:r>
    </w:p>
  </w:endnote>
  <w:endnote w:type="continuationSeparator" w:id="0">
    <w:p w:rsidR="00B21BF7" w:rsidRDefault="00B21BF7" w:rsidP="004F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F7" w:rsidRDefault="00B21BF7" w:rsidP="004F0C6A">
      <w:r>
        <w:separator/>
      </w:r>
    </w:p>
  </w:footnote>
  <w:footnote w:type="continuationSeparator" w:id="0">
    <w:p w:rsidR="00B21BF7" w:rsidRDefault="00B21BF7" w:rsidP="004F0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1717"/>
      <w:docPartObj>
        <w:docPartGallery w:val="Page Numbers (Top of Page)"/>
        <w:docPartUnique/>
      </w:docPartObj>
    </w:sdtPr>
    <w:sdtEndPr/>
    <w:sdtContent>
      <w:p w:rsidR="004F0C6A" w:rsidRDefault="008C450F">
        <w:pPr>
          <w:pStyle w:val="ac"/>
          <w:jc w:val="center"/>
        </w:pPr>
        <w:r>
          <w:fldChar w:fldCharType="begin"/>
        </w:r>
        <w:r w:rsidR="00F54E53">
          <w:instrText xml:space="preserve"> PAGE   \* MERGEFORMAT </w:instrText>
        </w:r>
        <w:r>
          <w:fldChar w:fldCharType="separate"/>
        </w:r>
        <w:r w:rsidR="004F00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0C6A" w:rsidRDefault="004F0C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C76E1"/>
    <w:multiLevelType w:val="hybridMultilevel"/>
    <w:tmpl w:val="39ACDDD8"/>
    <w:lvl w:ilvl="0" w:tplc="246EE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D6378F"/>
    <w:multiLevelType w:val="hybridMultilevel"/>
    <w:tmpl w:val="741E3082"/>
    <w:lvl w:ilvl="0" w:tplc="B49E9E10">
      <w:start w:val="1"/>
      <w:numFmt w:val="decimal"/>
      <w:lvlText w:val="%1)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951"/>
    <w:rsid w:val="00001149"/>
    <w:rsid w:val="000042AD"/>
    <w:rsid w:val="00010ABB"/>
    <w:rsid w:val="000308C7"/>
    <w:rsid w:val="00030B7C"/>
    <w:rsid w:val="00051E00"/>
    <w:rsid w:val="00064BE8"/>
    <w:rsid w:val="00076924"/>
    <w:rsid w:val="000800D4"/>
    <w:rsid w:val="00096A1F"/>
    <w:rsid w:val="000A70DA"/>
    <w:rsid w:val="000C4951"/>
    <w:rsid w:val="000D7514"/>
    <w:rsid w:val="000F34AD"/>
    <w:rsid w:val="00107D17"/>
    <w:rsid w:val="00113EA3"/>
    <w:rsid w:val="00117716"/>
    <w:rsid w:val="00126C32"/>
    <w:rsid w:val="00140EA0"/>
    <w:rsid w:val="00144349"/>
    <w:rsid w:val="00145503"/>
    <w:rsid w:val="0014675C"/>
    <w:rsid w:val="00150CC5"/>
    <w:rsid w:val="001B2886"/>
    <w:rsid w:val="001D0570"/>
    <w:rsid w:val="001D742C"/>
    <w:rsid w:val="001F3FCC"/>
    <w:rsid w:val="001F4AE2"/>
    <w:rsid w:val="00226216"/>
    <w:rsid w:val="00230EBD"/>
    <w:rsid w:val="00237BCE"/>
    <w:rsid w:val="0024674D"/>
    <w:rsid w:val="0025148F"/>
    <w:rsid w:val="00263094"/>
    <w:rsid w:val="00263473"/>
    <w:rsid w:val="00265E3B"/>
    <w:rsid w:val="00293068"/>
    <w:rsid w:val="002A7647"/>
    <w:rsid w:val="002A7C83"/>
    <w:rsid w:val="002D3F4D"/>
    <w:rsid w:val="002E1704"/>
    <w:rsid w:val="002E3369"/>
    <w:rsid w:val="002E5191"/>
    <w:rsid w:val="002F6387"/>
    <w:rsid w:val="00304C53"/>
    <w:rsid w:val="0030690E"/>
    <w:rsid w:val="003222EA"/>
    <w:rsid w:val="0034338E"/>
    <w:rsid w:val="003437F6"/>
    <w:rsid w:val="00347818"/>
    <w:rsid w:val="00397BE0"/>
    <w:rsid w:val="003B2545"/>
    <w:rsid w:val="003B542D"/>
    <w:rsid w:val="003B5872"/>
    <w:rsid w:val="003C2D81"/>
    <w:rsid w:val="003D0FB9"/>
    <w:rsid w:val="003E2AE2"/>
    <w:rsid w:val="003E3307"/>
    <w:rsid w:val="003F3EAF"/>
    <w:rsid w:val="00420AE3"/>
    <w:rsid w:val="0047228A"/>
    <w:rsid w:val="00485694"/>
    <w:rsid w:val="00492805"/>
    <w:rsid w:val="004B5692"/>
    <w:rsid w:val="004B578F"/>
    <w:rsid w:val="004C77B8"/>
    <w:rsid w:val="004D6DB8"/>
    <w:rsid w:val="004D7E0D"/>
    <w:rsid w:val="004F0024"/>
    <w:rsid w:val="004F0C6A"/>
    <w:rsid w:val="005058FC"/>
    <w:rsid w:val="0051129F"/>
    <w:rsid w:val="00512D2A"/>
    <w:rsid w:val="005241CA"/>
    <w:rsid w:val="005357CD"/>
    <w:rsid w:val="005531D2"/>
    <w:rsid w:val="005535EC"/>
    <w:rsid w:val="00564248"/>
    <w:rsid w:val="00583B08"/>
    <w:rsid w:val="005841EE"/>
    <w:rsid w:val="005955A8"/>
    <w:rsid w:val="005A5D61"/>
    <w:rsid w:val="005B57D2"/>
    <w:rsid w:val="005E2FEF"/>
    <w:rsid w:val="005E39B1"/>
    <w:rsid w:val="005E4721"/>
    <w:rsid w:val="005E73F1"/>
    <w:rsid w:val="005F39A0"/>
    <w:rsid w:val="00601FF9"/>
    <w:rsid w:val="0061234F"/>
    <w:rsid w:val="006223CF"/>
    <w:rsid w:val="00622442"/>
    <w:rsid w:val="0062296A"/>
    <w:rsid w:val="00624D7F"/>
    <w:rsid w:val="00643907"/>
    <w:rsid w:val="00650676"/>
    <w:rsid w:val="00652B95"/>
    <w:rsid w:val="00653509"/>
    <w:rsid w:val="006606D7"/>
    <w:rsid w:val="00676B1E"/>
    <w:rsid w:val="0068254F"/>
    <w:rsid w:val="00693FD9"/>
    <w:rsid w:val="00694897"/>
    <w:rsid w:val="00695DDD"/>
    <w:rsid w:val="00696786"/>
    <w:rsid w:val="006978E7"/>
    <w:rsid w:val="006A5D24"/>
    <w:rsid w:val="006B36D5"/>
    <w:rsid w:val="006C2167"/>
    <w:rsid w:val="006D5D48"/>
    <w:rsid w:val="007016EC"/>
    <w:rsid w:val="00707CE2"/>
    <w:rsid w:val="007152FC"/>
    <w:rsid w:val="00730A18"/>
    <w:rsid w:val="00765A3B"/>
    <w:rsid w:val="00771703"/>
    <w:rsid w:val="00784AE3"/>
    <w:rsid w:val="00796E7A"/>
    <w:rsid w:val="007A4653"/>
    <w:rsid w:val="007B6E93"/>
    <w:rsid w:val="007B7BDE"/>
    <w:rsid w:val="007C4806"/>
    <w:rsid w:val="007E39C6"/>
    <w:rsid w:val="007F7126"/>
    <w:rsid w:val="00803D30"/>
    <w:rsid w:val="0081779D"/>
    <w:rsid w:val="00817A1F"/>
    <w:rsid w:val="008401CA"/>
    <w:rsid w:val="00842BEB"/>
    <w:rsid w:val="00843EB8"/>
    <w:rsid w:val="00861CB6"/>
    <w:rsid w:val="008740C6"/>
    <w:rsid w:val="00884AF8"/>
    <w:rsid w:val="008911A6"/>
    <w:rsid w:val="008921F9"/>
    <w:rsid w:val="00896C1F"/>
    <w:rsid w:val="008B2C95"/>
    <w:rsid w:val="008B67B5"/>
    <w:rsid w:val="008C450F"/>
    <w:rsid w:val="008D4327"/>
    <w:rsid w:val="008E215D"/>
    <w:rsid w:val="008F7168"/>
    <w:rsid w:val="00900CB2"/>
    <w:rsid w:val="0090323A"/>
    <w:rsid w:val="009251C1"/>
    <w:rsid w:val="00947875"/>
    <w:rsid w:val="009605D3"/>
    <w:rsid w:val="00983286"/>
    <w:rsid w:val="00990526"/>
    <w:rsid w:val="00995F65"/>
    <w:rsid w:val="009A45A3"/>
    <w:rsid w:val="009B190F"/>
    <w:rsid w:val="009B22C9"/>
    <w:rsid w:val="00A0709F"/>
    <w:rsid w:val="00A220DF"/>
    <w:rsid w:val="00A27720"/>
    <w:rsid w:val="00A31D04"/>
    <w:rsid w:val="00A33025"/>
    <w:rsid w:val="00A34342"/>
    <w:rsid w:val="00A34CC4"/>
    <w:rsid w:val="00A47B33"/>
    <w:rsid w:val="00A60CBE"/>
    <w:rsid w:val="00A77E2D"/>
    <w:rsid w:val="00A83E54"/>
    <w:rsid w:val="00A909F6"/>
    <w:rsid w:val="00A91D40"/>
    <w:rsid w:val="00AA03F1"/>
    <w:rsid w:val="00AB2123"/>
    <w:rsid w:val="00AB6FBE"/>
    <w:rsid w:val="00AC250E"/>
    <w:rsid w:val="00AD2D77"/>
    <w:rsid w:val="00AF26EF"/>
    <w:rsid w:val="00B05F13"/>
    <w:rsid w:val="00B1399C"/>
    <w:rsid w:val="00B158A9"/>
    <w:rsid w:val="00B16226"/>
    <w:rsid w:val="00B21BF7"/>
    <w:rsid w:val="00B44414"/>
    <w:rsid w:val="00B46CC7"/>
    <w:rsid w:val="00B47019"/>
    <w:rsid w:val="00B522CB"/>
    <w:rsid w:val="00B61723"/>
    <w:rsid w:val="00B672F3"/>
    <w:rsid w:val="00B775B4"/>
    <w:rsid w:val="00B83D7E"/>
    <w:rsid w:val="00B847D4"/>
    <w:rsid w:val="00B93E2F"/>
    <w:rsid w:val="00B941C9"/>
    <w:rsid w:val="00B95793"/>
    <w:rsid w:val="00B975FD"/>
    <w:rsid w:val="00BA27A7"/>
    <w:rsid w:val="00BA5A72"/>
    <w:rsid w:val="00BA73E4"/>
    <w:rsid w:val="00BB16DB"/>
    <w:rsid w:val="00BE3E79"/>
    <w:rsid w:val="00C07185"/>
    <w:rsid w:val="00C079DC"/>
    <w:rsid w:val="00C07DCD"/>
    <w:rsid w:val="00C11BE8"/>
    <w:rsid w:val="00C12410"/>
    <w:rsid w:val="00C1670A"/>
    <w:rsid w:val="00C26D99"/>
    <w:rsid w:val="00C37F8F"/>
    <w:rsid w:val="00C604D2"/>
    <w:rsid w:val="00C62D2E"/>
    <w:rsid w:val="00C71342"/>
    <w:rsid w:val="00C72B7F"/>
    <w:rsid w:val="00C81CFB"/>
    <w:rsid w:val="00C9685D"/>
    <w:rsid w:val="00CC0962"/>
    <w:rsid w:val="00CC273C"/>
    <w:rsid w:val="00CC7419"/>
    <w:rsid w:val="00CD0BD8"/>
    <w:rsid w:val="00CD479F"/>
    <w:rsid w:val="00CE2F82"/>
    <w:rsid w:val="00CF0CD1"/>
    <w:rsid w:val="00CF49F9"/>
    <w:rsid w:val="00D26AEE"/>
    <w:rsid w:val="00D34C9B"/>
    <w:rsid w:val="00D47673"/>
    <w:rsid w:val="00D53830"/>
    <w:rsid w:val="00D57FD0"/>
    <w:rsid w:val="00D61A76"/>
    <w:rsid w:val="00D62EEE"/>
    <w:rsid w:val="00D67B59"/>
    <w:rsid w:val="00D85330"/>
    <w:rsid w:val="00D94F0E"/>
    <w:rsid w:val="00DA1BE1"/>
    <w:rsid w:val="00DA6AAF"/>
    <w:rsid w:val="00DB4FF9"/>
    <w:rsid w:val="00DB5543"/>
    <w:rsid w:val="00DD34E1"/>
    <w:rsid w:val="00DF47F7"/>
    <w:rsid w:val="00DF4F25"/>
    <w:rsid w:val="00E0173A"/>
    <w:rsid w:val="00E03256"/>
    <w:rsid w:val="00E0633F"/>
    <w:rsid w:val="00E11EBC"/>
    <w:rsid w:val="00E1458B"/>
    <w:rsid w:val="00E14673"/>
    <w:rsid w:val="00E221FB"/>
    <w:rsid w:val="00E61B5E"/>
    <w:rsid w:val="00E66046"/>
    <w:rsid w:val="00E8348D"/>
    <w:rsid w:val="00E945EE"/>
    <w:rsid w:val="00EA434D"/>
    <w:rsid w:val="00EA564C"/>
    <w:rsid w:val="00EB795F"/>
    <w:rsid w:val="00EF7EE9"/>
    <w:rsid w:val="00F05FF2"/>
    <w:rsid w:val="00F12469"/>
    <w:rsid w:val="00F159A8"/>
    <w:rsid w:val="00F54E53"/>
    <w:rsid w:val="00F57B4A"/>
    <w:rsid w:val="00F708A4"/>
    <w:rsid w:val="00F81D5A"/>
    <w:rsid w:val="00FA08F4"/>
    <w:rsid w:val="00FD3E51"/>
    <w:rsid w:val="00FE5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9A0"/>
  </w:style>
  <w:style w:type="paragraph" w:styleId="1">
    <w:name w:val="heading 1"/>
    <w:basedOn w:val="a"/>
    <w:next w:val="a"/>
    <w:qFormat/>
    <w:rsid w:val="005F39A0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paragraph" w:styleId="3">
    <w:name w:val="heading 3"/>
    <w:basedOn w:val="a"/>
    <w:next w:val="a"/>
    <w:qFormat/>
    <w:rsid w:val="005F39A0"/>
    <w:pPr>
      <w:keepNext/>
      <w:outlineLvl w:val="2"/>
    </w:pPr>
    <w:rPr>
      <w:sz w:val="32"/>
    </w:rPr>
  </w:style>
  <w:style w:type="paragraph" w:styleId="6">
    <w:name w:val="heading 6"/>
    <w:basedOn w:val="a"/>
    <w:next w:val="a"/>
    <w:link w:val="60"/>
    <w:semiHidden/>
    <w:unhideWhenUsed/>
    <w:qFormat/>
    <w:rsid w:val="005241C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39A0"/>
    <w:pPr>
      <w:jc w:val="center"/>
    </w:pPr>
    <w:rPr>
      <w:b/>
      <w:sz w:val="28"/>
    </w:rPr>
  </w:style>
  <w:style w:type="paragraph" w:styleId="a4">
    <w:name w:val="Balloon Text"/>
    <w:basedOn w:val="a"/>
    <w:semiHidden/>
    <w:rsid w:val="005F39A0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C4951"/>
    <w:rPr>
      <w:color w:val="106BBE"/>
    </w:rPr>
  </w:style>
  <w:style w:type="character" w:styleId="a6">
    <w:name w:val="Hyperlink"/>
    <w:basedOn w:val="a0"/>
    <w:rsid w:val="005058FC"/>
    <w:rPr>
      <w:color w:val="0000FF" w:themeColor="hyperlink"/>
      <w:u w:val="single"/>
    </w:rPr>
  </w:style>
  <w:style w:type="character" w:customStyle="1" w:styleId="a7">
    <w:name w:val="Цветовое выделение"/>
    <w:uiPriority w:val="99"/>
    <w:rsid w:val="00D57FD0"/>
    <w:rPr>
      <w:b/>
      <w:bCs/>
      <w:color w:val="FF0000"/>
    </w:rPr>
  </w:style>
  <w:style w:type="paragraph" w:customStyle="1" w:styleId="a8">
    <w:name w:val="Комментарий"/>
    <w:basedOn w:val="a"/>
    <w:next w:val="a"/>
    <w:uiPriority w:val="99"/>
    <w:rsid w:val="00D57FD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008000"/>
      <w:sz w:val="24"/>
      <w:szCs w:val="24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D57FD0"/>
    <w:rPr>
      <w:i/>
      <w:iCs/>
    </w:rPr>
  </w:style>
  <w:style w:type="table" w:styleId="aa">
    <w:name w:val="Table Grid"/>
    <w:basedOn w:val="a1"/>
    <w:rsid w:val="00CD4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EA434D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11771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5241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2A76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2A7647"/>
    <w:rPr>
      <w:sz w:val="24"/>
      <w:szCs w:val="24"/>
    </w:rPr>
  </w:style>
  <w:style w:type="paragraph" w:styleId="ae">
    <w:name w:val="footer"/>
    <w:basedOn w:val="a"/>
    <w:link w:val="af"/>
    <w:rsid w:val="004F0C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0C6A"/>
  </w:style>
  <w:style w:type="character" w:customStyle="1" w:styleId="af0">
    <w:name w:val="пост Знак"/>
    <w:basedOn w:val="a0"/>
    <w:link w:val="af1"/>
    <w:locked/>
    <w:rsid w:val="00051E00"/>
    <w:rPr>
      <w:b/>
      <w:spacing w:val="100"/>
      <w:szCs w:val="28"/>
    </w:rPr>
  </w:style>
  <w:style w:type="paragraph" w:customStyle="1" w:styleId="af1">
    <w:name w:val="пост"/>
    <w:basedOn w:val="a"/>
    <w:link w:val="af0"/>
    <w:rsid w:val="00051E00"/>
    <w:pPr>
      <w:autoSpaceDE w:val="0"/>
      <w:autoSpaceDN w:val="0"/>
      <w:adjustRightInd w:val="0"/>
      <w:jc w:val="both"/>
      <w:outlineLvl w:val="0"/>
    </w:pPr>
    <w:rPr>
      <w:b/>
      <w:spacing w:val="100"/>
      <w:szCs w:val="28"/>
    </w:rPr>
  </w:style>
  <w:style w:type="paragraph" w:styleId="af2">
    <w:name w:val="List Paragraph"/>
    <w:basedOn w:val="a"/>
    <w:uiPriority w:val="34"/>
    <w:qFormat/>
    <w:rsid w:val="00051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9A0"/>
  </w:style>
  <w:style w:type="paragraph" w:styleId="1">
    <w:name w:val="heading 1"/>
    <w:basedOn w:val="a"/>
    <w:next w:val="a"/>
    <w:qFormat/>
    <w:rsid w:val="005F39A0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paragraph" w:styleId="3">
    <w:name w:val="heading 3"/>
    <w:basedOn w:val="a"/>
    <w:next w:val="a"/>
    <w:qFormat/>
    <w:rsid w:val="005F39A0"/>
    <w:pPr>
      <w:keepNext/>
      <w:outlineLvl w:val="2"/>
    </w:pPr>
    <w:rPr>
      <w:sz w:val="32"/>
    </w:rPr>
  </w:style>
  <w:style w:type="paragraph" w:styleId="6">
    <w:name w:val="heading 6"/>
    <w:basedOn w:val="a"/>
    <w:next w:val="a"/>
    <w:link w:val="60"/>
    <w:semiHidden/>
    <w:unhideWhenUsed/>
    <w:qFormat/>
    <w:rsid w:val="005241C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39A0"/>
    <w:pPr>
      <w:jc w:val="center"/>
    </w:pPr>
    <w:rPr>
      <w:b/>
      <w:sz w:val="28"/>
    </w:rPr>
  </w:style>
  <w:style w:type="paragraph" w:styleId="a4">
    <w:name w:val="Balloon Text"/>
    <w:basedOn w:val="a"/>
    <w:semiHidden/>
    <w:rsid w:val="005F39A0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C4951"/>
    <w:rPr>
      <w:color w:val="106BBE"/>
    </w:rPr>
  </w:style>
  <w:style w:type="character" w:styleId="a6">
    <w:name w:val="Hyperlink"/>
    <w:basedOn w:val="a0"/>
    <w:rsid w:val="005058FC"/>
    <w:rPr>
      <w:color w:val="0000FF" w:themeColor="hyperlink"/>
      <w:u w:val="single"/>
    </w:rPr>
  </w:style>
  <w:style w:type="character" w:customStyle="1" w:styleId="a7">
    <w:name w:val="Цветовое выделение"/>
    <w:uiPriority w:val="99"/>
    <w:rsid w:val="00D57FD0"/>
    <w:rPr>
      <w:b/>
      <w:bCs/>
      <w:color w:val="FF0000"/>
    </w:rPr>
  </w:style>
  <w:style w:type="paragraph" w:customStyle="1" w:styleId="a8">
    <w:name w:val="Комментарий"/>
    <w:basedOn w:val="a"/>
    <w:next w:val="a"/>
    <w:uiPriority w:val="99"/>
    <w:rsid w:val="00D57FD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008000"/>
      <w:sz w:val="24"/>
      <w:szCs w:val="24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D57FD0"/>
    <w:rPr>
      <w:i/>
      <w:iCs/>
    </w:rPr>
  </w:style>
  <w:style w:type="table" w:styleId="aa">
    <w:name w:val="Table Grid"/>
    <w:basedOn w:val="a1"/>
    <w:rsid w:val="00CD4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EA434D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11771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5241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2A76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2A7647"/>
    <w:rPr>
      <w:sz w:val="24"/>
      <w:szCs w:val="24"/>
    </w:rPr>
  </w:style>
  <w:style w:type="paragraph" w:styleId="ae">
    <w:name w:val="footer"/>
    <w:basedOn w:val="a"/>
    <w:link w:val="af"/>
    <w:rsid w:val="004F0C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0C6A"/>
  </w:style>
  <w:style w:type="character" w:customStyle="1" w:styleId="af0">
    <w:name w:val="пост Знак"/>
    <w:basedOn w:val="a0"/>
    <w:link w:val="af1"/>
    <w:locked/>
    <w:rsid w:val="00051E00"/>
    <w:rPr>
      <w:b/>
      <w:spacing w:val="100"/>
      <w:szCs w:val="28"/>
    </w:rPr>
  </w:style>
  <w:style w:type="paragraph" w:customStyle="1" w:styleId="af1">
    <w:name w:val="пост"/>
    <w:basedOn w:val="a"/>
    <w:link w:val="af0"/>
    <w:rsid w:val="00051E00"/>
    <w:pPr>
      <w:autoSpaceDE w:val="0"/>
      <w:autoSpaceDN w:val="0"/>
      <w:adjustRightInd w:val="0"/>
      <w:jc w:val="both"/>
      <w:outlineLvl w:val="0"/>
    </w:pPr>
    <w:rPr>
      <w:b/>
      <w:spacing w:val="100"/>
      <w:szCs w:val="28"/>
    </w:rPr>
  </w:style>
  <w:style w:type="paragraph" w:styleId="af2">
    <w:name w:val="List Paragraph"/>
    <w:basedOn w:val="a"/>
    <w:uiPriority w:val="34"/>
    <w:qFormat/>
    <w:rsid w:val="00051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5573">
          <w:marLeft w:val="0"/>
          <w:marRight w:val="0"/>
          <w:marTop w:val="768"/>
          <w:marBottom w:val="360"/>
          <w:divBdr>
            <w:top w:val="single" w:sz="4" w:space="6" w:color="CDCDCD"/>
            <w:left w:val="single" w:sz="4" w:space="0" w:color="CDCDCD"/>
            <w:bottom w:val="single" w:sz="4" w:space="24" w:color="CDCDCD"/>
            <w:right w:val="single" w:sz="4" w:space="0" w:color="CDCDCD"/>
          </w:divBdr>
          <w:divsChild>
            <w:div w:id="1815488211">
              <w:marLeft w:val="0"/>
              <w:marRight w:val="0"/>
              <w:marTop w:val="0"/>
              <w:marBottom w:val="8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2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81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2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80&amp;n=16394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urob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avo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@corp.obramur.ru\Desktop\&#1063;&#1077;&#1088;&#1085;&#1086;&#1074;\&#1047;&#1072;&#1082;&#1086;&#1085;&#1099;\141\&#1087;&#1086;&#1089;&#1090;&#1072;&#1085;&#1086;&#1074;&#1083;&#1077;&#1085;&#1080;&#1077;_&#1075;&#1091;&#1073;&#1077;&#1088;&#1085;&#1072;&#1090;&#1086;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B4E2-849E-4911-8507-A1817B41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постановление_губернатор</Template>
  <TotalTime>0</TotalTime>
  <Pages>5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делам архивов</Company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Викторович Чернов</dc:creator>
  <cp:lastModifiedBy>Демура Дмитрий</cp:lastModifiedBy>
  <cp:revision>2</cp:revision>
  <cp:lastPrinted>2024-08-21T01:05:00Z</cp:lastPrinted>
  <dcterms:created xsi:type="dcterms:W3CDTF">2024-08-23T03:07:00Z</dcterms:created>
  <dcterms:modified xsi:type="dcterms:W3CDTF">2024-08-23T03:07:00Z</dcterms:modified>
</cp:coreProperties>
</file>